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785828294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785748015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2B173AA3" w:rsidR="00C15BEB" w:rsidRPr="00B14BD5" w:rsidRDefault="00B14BD5" w:rsidP="00CB012A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CB012A">
              <w:rPr>
                <w:color w:val="000000"/>
                <w:szCs w:val="28"/>
              </w:rPr>
              <w:t>22</w:t>
            </w:r>
            <w:r w:rsidR="00FB1F42">
              <w:rPr>
                <w:color w:val="000000"/>
                <w:szCs w:val="28"/>
              </w:rPr>
              <w:t xml:space="preserve"> </w:t>
            </w:r>
            <w:r w:rsidR="00643FDE">
              <w:rPr>
                <w:color w:val="000000"/>
                <w:szCs w:val="28"/>
              </w:rPr>
              <w:t>августа</w:t>
            </w:r>
            <w:r>
              <w:rPr>
                <w:color w:val="000000"/>
                <w:szCs w:val="28"/>
              </w:rPr>
              <w:t xml:space="preserve"> 202</w:t>
            </w:r>
            <w:r w:rsidR="00FB1F42">
              <w:rPr>
                <w:color w:val="000000"/>
                <w:szCs w:val="28"/>
              </w:rPr>
              <w:t>4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46609A5F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643FDE">
              <w:rPr>
                <w:b/>
                <w:color w:val="000000"/>
                <w:szCs w:val="28"/>
              </w:rPr>
              <w:t>55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452B8C">
              <w:rPr>
                <w:b/>
                <w:color w:val="000000"/>
                <w:szCs w:val="28"/>
              </w:rPr>
              <w:t>1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4D586E6B" w:rsidR="00C15BEB" w:rsidRPr="00042D41" w:rsidRDefault="00C15BEB" w:rsidP="00042D41">
      <w:pPr>
        <w:rPr>
          <w:b/>
          <w:szCs w:val="28"/>
        </w:rPr>
      </w:pPr>
      <w:r w:rsidRPr="00613D49">
        <w:rPr>
          <w:b/>
          <w:szCs w:val="28"/>
        </w:rPr>
        <w:t>Об освобождении от обязанностей член</w:t>
      </w:r>
      <w:r w:rsidR="0048062A">
        <w:rPr>
          <w:b/>
          <w:szCs w:val="28"/>
        </w:rPr>
        <w:t>ов</w:t>
      </w:r>
      <w:r w:rsidRPr="00613D49">
        <w:rPr>
          <w:b/>
          <w:szCs w:val="28"/>
        </w:rPr>
        <w:t xml:space="preserve"> участк</w:t>
      </w:r>
      <w:r>
        <w:rPr>
          <w:b/>
          <w:szCs w:val="28"/>
        </w:rPr>
        <w:t>ов</w:t>
      </w:r>
      <w:r w:rsidR="0048062A">
        <w:rPr>
          <w:b/>
          <w:szCs w:val="28"/>
        </w:rPr>
        <w:t>ых</w:t>
      </w:r>
      <w:r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48062A">
        <w:rPr>
          <w:b/>
          <w:szCs w:val="28"/>
        </w:rPr>
        <w:t>ых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552925">
        <w:rPr>
          <w:b/>
          <w:szCs w:val="28"/>
        </w:rPr>
        <w:t>й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552925">
        <w:rPr>
          <w:b/>
          <w:szCs w:val="28"/>
        </w:rPr>
        <w:t>ых</w:t>
      </w:r>
      <w:r w:rsidR="004B684E">
        <w:rPr>
          <w:b/>
          <w:szCs w:val="28"/>
        </w:rPr>
        <w:t xml:space="preserve"> участк</w:t>
      </w:r>
      <w:r w:rsidR="00552925">
        <w:rPr>
          <w:b/>
          <w:szCs w:val="28"/>
        </w:rPr>
        <w:t>ов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 xml:space="preserve">№№ </w:t>
      </w:r>
      <w:r w:rsidR="00042D41" w:rsidRPr="00042D41">
        <w:rPr>
          <w:b/>
          <w:szCs w:val="28"/>
        </w:rPr>
        <w:t>1457, 1459, 1463</w:t>
      </w:r>
      <w:r w:rsidR="00E2446C">
        <w:rPr>
          <w:b/>
          <w:szCs w:val="28"/>
        </w:rPr>
        <w:t>, 2354</w:t>
      </w:r>
      <w:r w:rsidR="00042D41" w:rsidRPr="00042D41">
        <w:rPr>
          <w:b/>
          <w:szCs w:val="28"/>
        </w:rPr>
        <w:t xml:space="preserve"> </w:t>
      </w:r>
      <w:r w:rsidR="00A63A0A">
        <w:rPr>
          <w:b/>
          <w:szCs w:val="28"/>
        </w:rPr>
        <w:t xml:space="preserve">и зачислении </w:t>
      </w:r>
      <w:r w:rsidR="00A657ED">
        <w:rPr>
          <w:b/>
          <w:szCs w:val="28"/>
        </w:rPr>
        <w:t>в</w:t>
      </w:r>
      <w:r w:rsidR="00976CDD">
        <w:rPr>
          <w:b/>
          <w:szCs w:val="28"/>
        </w:rPr>
        <w:t xml:space="preserve"> резерв</w:t>
      </w:r>
      <w:r w:rsidR="00A657ED">
        <w:rPr>
          <w:b/>
          <w:szCs w:val="28"/>
        </w:rPr>
        <w:t xml:space="preserve"> составов</w:t>
      </w:r>
      <w:r w:rsidR="00A63A0A">
        <w:rPr>
          <w:b/>
          <w:szCs w:val="28"/>
        </w:rPr>
        <w:t xml:space="preserve"> </w:t>
      </w:r>
      <w:r w:rsidR="008B2639">
        <w:rPr>
          <w:b/>
          <w:szCs w:val="28"/>
        </w:rPr>
        <w:t xml:space="preserve">участковых </w:t>
      </w:r>
      <w:r w:rsidR="00A63A0A">
        <w:rPr>
          <w:b/>
          <w:szCs w:val="28"/>
        </w:rPr>
        <w:t xml:space="preserve">избирательных комиссий избирательных участков №№ </w:t>
      </w:r>
      <w:r w:rsidR="00A657ED">
        <w:rPr>
          <w:b/>
          <w:szCs w:val="28"/>
        </w:rPr>
        <w:t xml:space="preserve">1458, </w:t>
      </w:r>
      <w:r w:rsidR="00042D41" w:rsidRPr="00042D41">
        <w:rPr>
          <w:b/>
          <w:szCs w:val="28"/>
        </w:rPr>
        <w:t>1459</w:t>
      </w:r>
      <w:r w:rsidR="00E2446C">
        <w:rPr>
          <w:b/>
          <w:szCs w:val="28"/>
        </w:rPr>
        <w:t xml:space="preserve">, </w:t>
      </w:r>
      <w:r w:rsidR="00042D41" w:rsidRPr="00042D41">
        <w:rPr>
          <w:b/>
          <w:szCs w:val="28"/>
        </w:rPr>
        <w:t>1463, 1465</w:t>
      </w:r>
      <w:r w:rsidR="00E2446C">
        <w:rPr>
          <w:b/>
          <w:szCs w:val="28"/>
        </w:rPr>
        <w:t>, 2354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6C0FC407" w14:textId="00AFF7AA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пп. «а» пункта 6,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="00042D41">
        <w:rPr>
          <w:szCs w:val="28"/>
        </w:rPr>
        <w:t xml:space="preserve"> и пп. 20</w:t>
      </w:r>
      <w:r w:rsidRPr="00121E2F">
        <w:rPr>
          <w:szCs w:val="28"/>
        </w:rPr>
        <w:t xml:space="preserve"> п. </w:t>
      </w:r>
      <w:r w:rsidR="00042D41">
        <w:rPr>
          <w:szCs w:val="28"/>
        </w:rPr>
        <w:t>2.1</w:t>
      </w:r>
      <w:r w:rsidRPr="00121E2F">
        <w:rPr>
          <w:szCs w:val="28"/>
        </w:rPr>
        <w:t xml:space="preserve"> </w:t>
      </w:r>
      <w:bookmarkStart w:id="1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1"/>
      <w:r w:rsidRPr="00121E2F">
        <w:rPr>
          <w:szCs w:val="28"/>
        </w:rPr>
        <w:t>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323E3FC1" w14:textId="13727765" w:rsidR="008E3EAE" w:rsidRPr="00042D41" w:rsidRDefault="009A6EDB" w:rsidP="00042D41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1</w:t>
      </w:r>
      <w:r w:rsidR="00A63A0A">
        <w:rPr>
          <w:szCs w:val="28"/>
        </w:rPr>
        <w:t xml:space="preserve">. </w:t>
      </w:r>
      <w:r w:rsidR="00A63A0A" w:rsidRPr="00144328">
        <w:rPr>
          <w:szCs w:val="28"/>
        </w:rPr>
        <w:t>Освободить член</w:t>
      </w:r>
      <w:r w:rsidR="00A63A0A">
        <w:rPr>
          <w:szCs w:val="28"/>
        </w:rPr>
        <w:t>ов</w:t>
      </w:r>
      <w:r w:rsidR="00A63A0A" w:rsidRPr="00144328">
        <w:rPr>
          <w:szCs w:val="28"/>
        </w:rPr>
        <w:t xml:space="preserve"> участков</w:t>
      </w:r>
      <w:r w:rsidR="00A63A0A">
        <w:rPr>
          <w:szCs w:val="28"/>
        </w:rPr>
        <w:t>ых</w:t>
      </w:r>
      <w:r w:rsidR="00A63A0A" w:rsidRPr="00144328">
        <w:rPr>
          <w:szCs w:val="28"/>
        </w:rPr>
        <w:t xml:space="preserve"> </w:t>
      </w:r>
      <w:r w:rsidR="00A63A0A">
        <w:rPr>
          <w:szCs w:val="28"/>
        </w:rPr>
        <w:t xml:space="preserve">избирательных </w:t>
      </w:r>
      <w:r w:rsidR="00A63A0A" w:rsidRPr="00144328">
        <w:rPr>
          <w:szCs w:val="28"/>
        </w:rPr>
        <w:t>комисси</w:t>
      </w:r>
      <w:r w:rsidR="00A63A0A">
        <w:rPr>
          <w:szCs w:val="28"/>
        </w:rPr>
        <w:t>й</w:t>
      </w:r>
      <w:r w:rsidR="00A63A0A" w:rsidRPr="00144328">
        <w:rPr>
          <w:szCs w:val="28"/>
        </w:rPr>
        <w:t xml:space="preserve"> </w:t>
      </w:r>
      <w:r w:rsidR="00A63A0A">
        <w:rPr>
          <w:szCs w:val="28"/>
        </w:rPr>
        <w:t xml:space="preserve">избирательных участков </w:t>
      </w:r>
      <w:r w:rsidR="00042D41">
        <w:rPr>
          <w:szCs w:val="28"/>
        </w:rPr>
        <w:t>№№</w:t>
      </w:r>
      <w:r w:rsidR="00A63A0A" w:rsidRPr="0017513C">
        <w:rPr>
          <w:szCs w:val="28"/>
        </w:rPr>
        <w:t xml:space="preserve"> </w:t>
      </w:r>
      <w:r w:rsidRPr="009A6EDB">
        <w:rPr>
          <w:szCs w:val="28"/>
        </w:rPr>
        <w:t>14</w:t>
      </w:r>
      <w:r w:rsidR="00042D41">
        <w:rPr>
          <w:szCs w:val="28"/>
        </w:rPr>
        <w:t>57, 1459, 1463</w:t>
      </w:r>
      <w:r w:rsidR="00E2446C">
        <w:rPr>
          <w:szCs w:val="28"/>
        </w:rPr>
        <w:t>, 2354</w:t>
      </w:r>
      <w:r w:rsidRPr="009A6EDB">
        <w:rPr>
          <w:szCs w:val="28"/>
        </w:rPr>
        <w:t xml:space="preserve"> </w:t>
      </w:r>
      <w:r w:rsidR="004E10F9" w:rsidRPr="00144328">
        <w:rPr>
          <w:szCs w:val="28"/>
        </w:rPr>
        <w:t>с правом решающего голоса от обязанностей члена участковой избирательной комиссии до истечения срока полномочий</w:t>
      </w:r>
      <w:r w:rsidR="00042D41">
        <w:rPr>
          <w:szCs w:val="28"/>
        </w:rPr>
        <w:t xml:space="preserve"> согласно приложению № 1 к настоящему решению, </w:t>
      </w:r>
      <w:r w:rsidR="004E10F9">
        <w:rPr>
          <w:szCs w:val="28"/>
        </w:rPr>
        <w:t xml:space="preserve">и зачислить в резерв составов </w:t>
      </w:r>
      <w:r w:rsidR="008B2639">
        <w:rPr>
          <w:szCs w:val="28"/>
        </w:rPr>
        <w:t xml:space="preserve">участковых </w:t>
      </w:r>
      <w:r w:rsidR="004E10F9">
        <w:rPr>
          <w:szCs w:val="28"/>
        </w:rPr>
        <w:t xml:space="preserve">избирательных </w:t>
      </w:r>
      <w:r w:rsidR="004E10F9" w:rsidRPr="00144328">
        <w:rPr>
          <w:szCs w:val="28"/>
        </w:rPr>
        <w:t>комисси</w:t>
      </w:r>
      <w:r w:rsidR="004E10F9">
        <w:rPr>
          <w:szCs w:val="28"/>
        </w:rPr>
        <w:t>й</w:t>
      </w:r>
      <w:r w:rsidR="004E10F9" w:rsidRPr="00144328">
        <w:rPr>
          <w:szCs w:val="28"/>
        </w:rPr>
        <w:t xml:space="preserve"> </w:t>
      </w:r>
      <w:r w:rsidR="004E10F9">
        <w:rPr>
          <w:szCs w:val="28"/>
        </w:rPr>
        <w:t xml:space="preserve">избирательных участков </w:t>
      </w:r>
      <w:r w:rsidR="004E10F9" w:rsidRPr="0017513C">
        <w:rPr>
          <w:szCs w:val="28"/>
        </w:rPr>
        <w:t xml:space="preserve">№№ </w:t>
      </w:r>
      <w:r w:rsidR="00E2446C">
        <w:rPr>
          <w:szCs w:val="28"/>
        </w:rPr>
        <w:t xml:space="preserve">1458, </w:t>
      </w:r>
      <w:r w:rsidRPr="009A6EDB">
        <w:rPr>
          <w:szCs w:val="28"/>
        </w:rPr>
        <w:t>14</w:t>
      </w:r>
      <w:r w:rsidR="00042D41">
        <w:rPr>
          <w:szCs w:val="28"/>
        </w:rPr>
        <w:t>59</w:t>
      </w:r>
      <w:r w:rsidRPr="009A6EDB">
        <w:rPr>
          <w:szCs w:val="28"/>
        </w:rPr>
        <w:t>, 14</w:t>
      </w:r>
      <w:r w:rsidR="00042D41">
        <w:rPr>
          <w:szCs w:val="28"/>
        </w:rPr>
        <w:t>63</w:t>
      </w:r>
      <w:r w:rsidRPr="009A6EDB">
        <w:rPr>
          <w:szCs w:val="28"/>
        </w:rPr>
        <w:t>, 14</w:t>
      </w:r>
      <w:r w:rsidR="00042D41">
        <w:rPr>
          <w:szCs w:val="28"/>
        </w:rPr>
        <w:t>65</w:t>
      </w:r>
      <w:r w:rsidR="00E2446C">
        <w:rPr>
          <w:szCs w:val="28"/>
        </w:rPr>
        <w:t>, 2354</w:t>
      </w:r>
      <w:bookmarkStart w:id="2" w:name="_GoBack"/>
      <w:bookmarkEnd w:id="2"/>
      <w:r w:rsidRPr="009A6EDB">
        <w:rPr>
          <w:szCs w:val="28"/>
        </w:rPr>
        <w:t xml:space="preserve"> </w:t>
      </w:r>
      <w:r w:rsidR="004E10F9" w:rsidRPr="00144328">
        <w:rPr>
          <w:szCs w:val="28"/>
        </w:rPr>
        <w:t>на основании личных заявлений</w:t>
      </w:r>
      <w:r w:rsidR="004E10F9">
        <w:rPr>
          <w:szCs w:val="28"/>
        </w:rPr>
        <w:t xml:space="preserve"> согласно приложению № </w:t>
      </w:r>
      <w:r w:rsidR="00042D41">
        <w:rPr>
          <w:szCs w:val="28"/>
        </w:rPr>
        <w:t>2</w:t>
      </w:r>
      <w:r w:rsidR="004E10F9">
        <w:rPr>
          <w:szCs w:val="28"/>
        </w:rPr>
        <w:t xml:space="preserve"> к настоящему решению</w:t>
      </w:r>
      <w:r w:rsidR="004E10F9" w:rsidRPr="00144328">
        <w:rPr>
          <w:szCs w:val="28"/>
        </w:rPr>
        <w:t>.</w:t>
      </w:r>
    </w:p>
    <w:p w14:paraId="5ED2C878" w14:textId="12097898" w:rsidR="00C15BEB" w:rsidRDefault="00042D41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65C09908" w:rsidR="00C15BEB" w:rsidRPr="00483477" w:rsidRDefault="00042D41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37943809" w14:textId="77777777" w:rsidR="00CB012A" w:rsidRDefault="00CB012A">
      <w:pPr>
        <w:jc w:val="left"/>
        <w:rPr>
          <w:szCs w:val="28"/>
        </w:rPr>
      </w:pPr>
      <w:r>
        <w:rPr>
          <w:szCs w:val="28"/>
        </w:rPr>
        <w:br w:type="page"/>
      </w:r>
    </w:p>
    <w:p w14:paraId="52803836" w14:textId="2E275FD5" w:rsidR="00C15BEB" w:rsidRPr="00C90B73" w:rsidRDefault="00042D41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3" w:name="_Hlk74647214"/>
      <w:r w:rsidRPr="00C90B73">
        <w:rPr>
          <w:szCs w:val="28"/>
        </w:rPr>
        <w:t>Председатель Территориальной</w:t>
      </w:r>
    </w:p>
    <w:p w14:paraId="41F4444E" w14:textId="2A696615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7D2C74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29C0FE04" w:rsidR="007D2C74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3"/>
    </w:p>
    <w:p w14:paraId="6BDDA9C8" w14:textId="77777777" w:rsidR="007D2C74" w:rsidRDefault="007D2C74">
      <w:pPr>
        <w:jc w:val="left"/>
        <w:rPr>
          <w:szCs w:val="28"/>
        </w:rPr>
      </w:pPr>
      <w:r>
        <w:rPr>
          <w:szCs w:val="28"/>
        </w:rPr>
        <w:br w:type="page"/>
      </w:r>
    </w:p>
    <w:p w14:paraId="1CB95719" w14:textId="77777777" w:rsidR="007D2C74" w:rsidRDefault="007D2C74" w:rsidP="007D2C74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>Приложение № 1</w:t>
      </w:r>
    </w:p>
    <w:p w14:paraId="0D4F1488" w14:textId="77777777" w:rsidR="007D2C74" w:rsidRDefault="007D2C74" w:rsidP="007D2C74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2DD34C98" w14:textId="2B5520BF" w:rsidR="007D2C74" w:rsidRDefault="007D2C74" w:rsidP="007D2C74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>
        <w:rPr>
          <w:sz w:val="24"/>
        </w:rPr>
        <w:t>2</w:t>
      </w:r>
      <w:r w:rsidR="00CB012A">
        <w:rPr>
          <w:sz w:val="24"/>
        </w:rPr>
        <w:t>2</w:t>
      </w:r>
      <w:r>
        <w:rPr>
          <w:sz w:val="24"/>
        </w:rPr>
        <w:t xml:space="preserve"> </w:t>
      </w:r>
      <w:r w:rsidR="00CB012A">
        <w:rPr>
          <w:sz w:val="24"/>
        </w:rPr>
        <w:t>августа</w:t>
      </w:r>
      <w:r>
        <w:rPr>
          <w:sz w:val="24"/>
        </w:rPr>
        <w:t xml:space="preserve"> 2024 года № </w:t>
      </w:r>
      <w:r w:rsidR="00CB012A">
        <w:rPr>
          <w:sz w:val="24"/>
        </w:rPr>
        <w:t>55</w:t>
      </w:r>
      <w:r>
        <w:rPr>
          <w:sz w:val="24"/>
        </w:rPr>
        <w:t>-1</w:t>
      </w:r>
    </w:p>
    <w:p w14:paraId="1E2E3CFC" w14:textId="77777777" w:rsidR="007D2C74" w:rsidRDefault="007D2C74" w:rsidP="007D2C74">
      <w:pPr>
        <w:autoSpaceDE w:val="0"/>
        <w:autoSpaceDN w:val="0"/>
        <w:adjustRightInd w:val="0"/>
        <w:rPr>
          <w:szCs w:val="28"/>
        </w:rPr>
      </w:pPr>
    </w:p>
    <w:p w14:paraId="6EE65A3F" w14:textId="77777777" w:rsidR="007D2C74" w:rsidRDefault="007D2C74" w:rsidP="007D2C74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Список членов участковых избирательных комиссий избирательных участков с правом решающего голоса, освобожденных от должности </w:t>
      </w:r>
    </w:p>
    <w:p w14:paraId="162126C3" w14:textId="77777777" w:rsidR="007D2C74" w:rsidRDefault="007D2C74" w:rsidP="007D2C74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члена участковой комиссии</w:t>
      </w:r>
    </w:p>
    <w:p w14:paraId="10D8D4B2" w14:textId="77777777" w:rsidR="007D2C74" w:rsidRDefault="007D2C74" w:rsidP="007D2C74">
      <w:pPr>
        <w:autoSpaceDE w:val="0"/>
        <w:autoSpaceDN w:val="0"/>
        <w:adjustRightInd w:val="0"/>
        <w:jc w:val="both"/>
        <w:rPr>
          <w:szCs w:val="28"/>
        </w:rPr>
      </w:pPr>
    </w:p>
    <w:p w14:paraId="69645993" w14:textId="77777777" w:rsidR="007D2C74" w:rsidRPr="005C45B6" w:rsidRDefault="007D2C74" w:rsidP="007D2C7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2760"/>
        <w:gridCol w:w="3544"/>
        <w:gridCol w:w="2126"/>
      </w:tblGrid>
      <w:tr w:rsidR="007D2C74" w:rsidRPr="008A5AF1" w14:paraId="7CFC4085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3CFC" w14:textId="77777777" w:rsidR="007D2C74" w:rsidRPr="00CB012A" w:rsidRDefault="007D2C74" w:rsidP="007E1C11">
            <w:pPr>
              <w:rPr>
                <w:szCs w:val="28"/>
                <w:lang w:eastAsia="en-US"/>
              </w:rPr>
            </w:pPr>
            <w:r w:rsidRPr="00CB012A">
              <w:rPr>
                <w:szCs w:val="28"/>
              </w:rPr>
              <w:t>№ п</w:t>
            </w:r>
            <w:r w:rsidRPr="00CB012A">
              <w:rPr>
                <w:szCs w:val="28"/>
                <w:lang w:val="en-US"/>
              </w:rPr>
              <w:t>/</w:t>
            </w:r>
            <w:r w:rsidRPr="00CB012A">
              <w:rPr>
                <w:szCs w:val="28"/>
              </w:rPr>
              <w:t>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96E8E" w14:textId="77777777" w:rsidR="007D2C74" w:rsidRPr="008A5AF1" w:rsidRDefault="007D2C74" w:rsidP="007E1C11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23B7" w14:textId="77777777" w:rsidR="007D2C74" w:rsidRPr="008A5AF1" w:rsidRDefault="007D2C74" w:rsidP="007E1C11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  <w:tc>
          <w:tcPr>
            <w:tcW w:w="2126" w:type="dxa"/>
            <w:shd w:val="clear" w:color="auto" w:fill="auto"/>
          </w:tcPr>
          <w:p w14:paraId="5F7DED0F" w14:textId="77777777" w:rsidR="007D2C74" w:rsidRPr="008A5AF1" w:rsidRDefault="007D2C74" w:rsidP="007E1C11">
            <w:pPr>
              <w:rPr>
                <w:szCs w:val="28"/>
              </w:rPr>
            </w:pPr>
            <w:r w:rsidRPr="008A5AF1">
              <w:rPr>
                <w:szCs w:val="28"/>
              </w:rPr>
              <w:t>№ УИК</w:t>
            </w:r>
          </w:p>
        </w:tc>
      </w:tr>
      <w:tr w:rsidR="00CB012A" w:rsidRPr="008A5AF1" w14:paraId="58E8960D" w14:textId="77777777" w:rsidTr="007450A2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99A88" w14:textId="58811266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03F5" w14:textId="062E41B2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Бондарь Александра Романовна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C2D0" w14:textId="22AA9AD9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7C2CACA8" w14:textId="093CE0AB" w:rsidR="00CB012A" w:rsidRPr="008A5AF1" w:rsidRDefault="00CB012A" w:rsidP="00CB012A">
            <w:pPr>
              <w:rPr>
                <w:szCs w:val="28"/>
              </w:rPr>
            </w:pPr>
            <w:r w:rsidRPr="00ED5E5B">
              <w:rPr>
                <w:szCs w:val="28"/>
              </w:rPr>
              <w:t>1457</w:t>
            </w:r>
          </w:p>
        </w:tc>
      </w:tr>
      <w:tr w:rsidR="00CB012A" w:rsidRPr="008A5AF1" w14:paraId="791A7A79" w14:textId="77777777" w:rsidTr="007450A2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E907B" w14:textId="6AABB369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9A19" w14:textId="379B0A8E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Чернятина Наталья Николаевна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7BA2" w14:textId="0603382C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0A18EBCB" w14:textId="7F83C3B4" w:rsidR="00CB012A" w:rsidRPr="008A5AF1" w:rsidRDefault="00CB012A" w:rsidP="00CB012A">
            <w:pPr>
              <w:rPr>
                <w:szCs w:val="28"/>
              </w:rPr>
            </w:pPr>
            <w:r w:rsidRPr="00ED5E5B">
              <w:rPr>
                <w:szCs w:val="28"/>
              </w:rPr>
              <w:t>1457</w:t>
            </w:r>
          </w:p>
        </w:tc>
      </w:tr>
      <w:tr w:rsidR="00CB012A" w:rsidRPr="008A5AF1" w14:paraId="09657853" w14:textId="77777777" w:rsidTr="007450A2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B1FD6" w14:textId="580EB39C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5E89" w14:textId="51F0A89A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Бондарь Алексей Андреевич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891B" w14:textId="448EB272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3E0CBAC2" w14:textId="7CF7CA72" w:rsidR="00CB012A" w:rsidRPr="008A5AF1" w:rsidRDefault="00CB012A" w:rsidP="00CB012A">
            <w:pPr>
              <w:rPr>
                <w:szCs w:val="28"/>
              </w:rPr>
            </w:pPr>
            <w:r w:rsidRPr="00ED5E5B">
              <w:rPr>
                <w:szCs w:val="28"/>
              </w:rPr>
              <w:t>1457</w:t>
            </w:r>
          </w:p>
        </w:tc>
      </w:tr>
      <w:tr w:rsidR="00CB012A" w:rsidRPr="008A5AF1" w14:paraId="2B78F67D" w14:textId="77777777" w:rsidTr="007450A2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B4496" w14:textId="470D5A2A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33763" w14:textId="1880EC92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Грушевская Елизавета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A569" w14:textId="31609DAD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1B767BD2" w14:textId="491E7392" w:rsidR="00CB012A" w:rsidRPr="008A5AF1" w:rsidRDefault="00CB012A" w:rsidP="00CB012A">
            <w:pPr>
              <w:rPr>
                <w:szCs w:val="28"/>
              </w:rPr>
            </w:pPr>
            <w:r w:rsidRPr="00ED5E5B">
              <w:rPr>
                <w:szCs w:val="28"/>
              </w:rPr>
              <w:t>1457</w:t>
            </w:r>
          </w:p>
        </w:tc>
      </w:tr>
      <w:tr w:rsidR="00AA1B25" w:rsidRPr="008A5AF1" w14:paraId="033D336E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A788A" w14:textId="6648C5B6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25F7" w14:textId="2500619A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Ивановская Валентина Дмитриевна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0FD5" w14:textId="77777777" w:rsidR="00CB012A" w:rsidRDefault="00CB012A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работы</w:t>
            </w:r>
          </w:p>
          <w:p w14:paraId="58605AC8" w14:textId="77777777" w:rsidR="00AA1B25" w:rsidRPr="008A5AF1" w:rsidRDefault="00AA1B25" w:rsidP="00AA1B25">
            <w:pPr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038793C9" w14:textId="30448121" w:rsidR="00AA1B25" w:rsidRPr="008A5AF1" w:rsidRDefault="00AA1B25" w:rsidP="00AA1B25">
            <w:pPr>
              <w:rPr>
                <w:szCs w:val="28"/>
              </w:rPr>
            </w:pPr>
            <w:r w:rsidRPr="00ED5E5B">
              <w:rPr>
                <w:szCs w:val="28"/>
              </w:rPr>
              <w:t>1457</w:t>
            </w:r>
          </w:p>
        </w:tc>
      </w:tr>
      <w:tr w:rsidR="00CB012A" w:rsidRPr="008A5AF1" w14:paraId="1D59BFC1" w14:textId="77777777" w:rsidTr="001E3C0A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C349" w14:textId="10D5C9C3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A88D" w14:textId="1AAD0C24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Мухитова Любовь Анатольевна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0BC1" w14:textId="0C9F4144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"Гражданская Платформа"</w:t>
            </w:r>
          </w:p>
        </w:tc>
        <w:tc>
          <w:tcPr>
            <w:tcW w:w="2126" w:type="dxa"/>
            <w:shd w:val="clear" w:color="auto" w:fill="auto"/>
          </w:tcPr>
          <w:p w14:paraId="0C57BF7C" w14:textId="4F1AA7B4" w:rsidR="00CB012A" w:rsidRPr="008A5AF1" w:rsidRDefault="00CB012A" w:rsidP="00CB012A">
            <w:pPr>
              <w:rPr>
                <w:szCs w:val="28"/>
              </w:rPr>
            </w:pPr>
            <w:r w:rsidRPr="00ED5E5B">
              <w:rPr>
                <w:szCs w:val="28"/>
              </w:rPr>
              <w:t>1457</w:t>
            </w:r>
          </w:p>
        </w:tc>
      </w:tr>
      <w:tr w:rsidR="00CB012A" w:rsidRPr="008A5AF1" w14:paraId="3266ED7B" w14:textId="77777777" w:rsidTr="001E3C0A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95575" w14:textId="74A9EDDE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7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3209" w14:textId="7BB78795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Парфенова Татьяна Ивановна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5683" w14:textId="54979269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1D8FD83A" w14:textId="4CA080A0" w:rsidR="00CB012A" w:rsidRPr="008A5AF1" w:rsidRDefault="00CB012A" w:rsidP="00CB012A">
            <w:pPr>
              <w:rPr>
                <w:szCs w:val="28"/>
              </w:rPr>
            </w:pPr>
            <w:r w:rsidRPr="00ED5E5B">
              <w:rPr>
                <w:szCs w:val="28"/>
              </w:rPr>
              <w:t>1457</w:t>
            </w:r>
          </w:p>
        </w:tc>
      </w:tr>
      <w:tr w:rsidR="00CB012A" w:rsidRPr="008A5AF1" w14:paraId="07FC37C7" w14:textId="77777777" w:rsidTr="001E3C0A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2B812" w14:textId="3617480C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8F63" w14:textId="4AD95C69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Чернятин Александр Николаевич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A4C0" w14:textId="55D8B5A3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"НОВЫЕ ЛЮДИ"</w:t>
            </w:r>
          </w:p>
        </w:tc>
        <w:tc>
          <w:tcPr>
            <w:tcW w:w="2126" w:type="dxa"/>
            <w:shd w:val="clear" w:color="auto" w:fill="auto"/>
          </w:tcPr>
          <w:p w14:paraId="7AFE4724" w14:textId="44736AF8" w:rsidR="00CB012A" w:rsidRPr="008A5AF1" w:rsidRDefault="00CB012A" w:rsidP="00CB012A">
            <w:pPr>
              <w:rPr>
                <w:szCs w:val="28"/>
              </w:rPr>
            </w:pPr>
            <w:r w:rsidRPr="00ED5E5B">
              <w:rPr>
                <w:szCs w:val="28"/>
              </w:rPr>
              <w:t>1457</w:t>
            </w:r>
          </w:p>
        </w:tc>
      </w:tr>
      <w:tr w:rsidR="00CB012A" w:rsidRPr="008A5AF1" w14:paraId="33212F0C" w14:textId="77777777" w:rsidTr="001E3C0A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56DD4" w14:textId="3633CB80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4532" w14:textId="0FBAF699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Чистякова Виктория Дмитриевна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4735" w14:textId="75BD12D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3162B75D" w14:textId="1ADB74B4" w:rsidR="00CB012A" w:rsidRPr="008A5AF1" w:rsidRDefault="00CB012A" w:rsidP="00CB012A">
            <w:pPr>
              <w:rPr>
                <w:szCs w:val="28"/>
              </w:rPr>
            </w:pPr>
            <w:r w:rsidRPr="00ED5E5B">
              <w:rPr>
                <w:szCs w:val="28"/>
              </w:rPr>
              <w:t>1457</w:t>
            </w:r>
          </w:p>
        </w:tc>
      </w:tr>
      <w:tr w:rsidR="00CB012A" w:rsidRPr="008A5AF1" w14:paraId="06935ABC" w14:textId="77777777" w:rsidTr="001E3C0A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71366" w14:textId="7C12D0DA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0612" w14:textId="129305E1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Шпунтова Юлия Георгиевна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CE76" w14:textId="7188C022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"Российская экологическая партия "ЗЕЛЁНЫЕ"</w:t>
            </w:r>
          </w:p>
        </w:tc>
        <w:tc>
          <w:tcPr>
            <w:tcW w:w="2126" w:type="dxa"/>
            <w:shd w:val="clear" w:color="auto" w:fill="auto"/>
          </w:tcPr>
          <w:p w14:paraId="4F9E4A40" w14:textId="7018D13D" w:rsidR="00CB012A" w:rsidRPr="008A5AF1" w:rsidRDefault="00CB012A" w:rsidP="00CB012A">
            <w:pPr>
              <w:rPr>
                <w:szCs w:val="28"/>
              </w:rPr>
            </w:pPr>
            <w:r w:rsidRPr="00ED5E5B">
              <w:rPr>
                <w:szCs w:val="28"/>
              </w:rPr>
              <w:t>1457</w:t>
            </w:r>
          </w:p>
        </w:tc>
      </w:tr>
      <w:tr w:rsidR="00AA1B25" w:rsidRPr="008A5AF1" w14:paraId="15791D99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D8946" w14:textId="78E335DA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3898" w14:textId="2BF76734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Абрамова Ольга Анатольевна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E3DB" w14:textId="4D3F0970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0D050AB9" w14:textId="40637DEA" w:rsidR="00AA1B25" w:rsidRPr="008A5AF1" w:rsidRDefault="00AA1B25" w:rsidP="00AA1B25">
            <w:pPr>
              <w:rPr>
                <w:szCs w:val="28"/>
              </w:rPr>
            </w:pPr>
            <w:r>
              <w:rPr>
                <w:szCs w:val="28"/>
              </w:rPr>
              <w:t>1459</w:t>
            </w:r>
          </w:p>
        </w:tc>
      </w:tr>
      <w:tr w:rsidR="00AA1B25" w:rsidRPr="008A5AF1" w14:paraId="61B9C837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AE969" w14:textId="3F95D35F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4301" w14:textId="0659E0F9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Иванова Полина Леонидовна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3961" w14:textId="411872FE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"Гражданская Платформа"</w:t>
            </w:r>
          </w:p>
        </w:tc>
        <w:tc>
          <w:tcPr>
            <w:tcW w:w="2126" w:type="dxa"/>
            <w:shd w:val="clear" w:color="auto" w:fill="auto"/>
          </w:tcPr>
          <w:p w14:paraId="09822B0A" w14:textId="6DA227B4" w:rsidR="00AA1B25" w:rsidRPr="008A5AF1" w:rsidRDefault="00AA1B25" w:rsidP="00AA1B25">
            <w:pPr>
              <w:rPr>
                <w:szCs w:val="28"/>
              </w:rPr>
            </w:pPr>
            <w:r w:rsidRPr="00565AB3">
              <w:rPr>
                <w:szCs w:val="28"/>
              </w:rPr>
              <w:t>1459</w:t>
            </w:r>
          </w:p>
        </w:tc>
      </w:tr>
      <w:tr w:rsidR="00AA1B25" w:rsidRPr="008A5AF1" w14:paraId="3DDCC98E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62F68" w14:textId="71DAC1FE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6E3D" w14:textId="62005F80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Мавроди Анастасия Александровна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029D" w14:textId="435C9A8D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2126" w:type="dxa"/>
            <w:shd w:val="clear" w:color="auto" w:fill="auto"/>
          </w:tcPr>
          <w:p w14:paraId="4B37FC74" w14:textId="00DA2220" w:rsidR="00AA1B25" w:rsidRPr="008A5AF1" w:rsidRDefault="00AA1B25" w:rsidP="00AA1B25">
            <w:pPr>
              <w:rPr>
                <w:szCs w:val="28"/>
              </w:rPr>
            </w:pPr>
            <w:r w:rsidRPr="00565AB3">
              <w:rPr>
                <w:szCs w:val="28"/>
              </w:rPr>
              <w:t>1459</w:t>
            </w:r>
          </w:p>
        </w:tc>
      </w:tr>
      <w:tr w:rsidR="00AA1B25" w:rsidRPr="008A5AF1" w14:paraId="7A9C98A0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171BA" w14:textId="70512F59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AD88" w14:textId="52A1E006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Абрамова Екатерина Юрьевна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26C2" w14:textId="271C26FD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"НОВЫЕ ЛЮДИ"</w:t>
            </w:r>
          </w:p>
        </w:tc>
        <w:tc>
          <w:tcPr>
            <w:tcW w:w="2126" w:type="dxa"/>
            <w:shd w:val="clear" w:color="auto" w:fill="auto"/>
          </w:tcPr>
          <w:p w14:paraId="66A59D9E" w14:textId="4B5BD14F" w:rsidR="00AA1B25" w:rsidRPr="008A5AF1" w:rsidRDefault="00AA1B25" w:rsidP="00AA1B25">
            <w:pPr>
              <w:rPr>
                <w:szCs w:val="28"/>
              </w:rPr>
            </w:pPr>
            <w:r w:rsidRPr="00565AB3">
              <w:rPr>
                <w:szCs w:val="28"/>
              </w:rPr>
              <w:t>1459</w:t>
            </w:r>
          </w:p>
        </w:tc>
      </w:tr>
      <w:tr w:rsidR="00AA1B25" w:rsidRPr="008A5AF1" w14:paraId="6799683D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05A35" w14:textId="75924FC2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8722" w14:textId="7E108575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Бороздина Ирина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020F" w14:textId="5ADCD9A1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26" w:type="dxa"/>
            <w:shd w:val="clear" w:color="auto" w:fill="auto"/>
          </w:tcPr>
          <w:p w14:paraId="25CDEA12" w14:textId="1C799992" w:rsidR="00AA1B25" w:rsidRPr="008A5AF1" w:rsidRDefault="00AA1B25" w:rsidP="00AA1B25">
            <w:pPr>
              <w:rPr>
                <w:szCs w:val="28"/>
              </w:rPr>
            </w:pPr>
            <w:r w:rsidRPr="00565AB3">
              <w:rPr>
                <w:szCs w:val="28"/>
              </w:rPr>
              <w:t>1459</w:t>
            </w:r>
          </w:p>
        </w:tc>
      </w:tr>
      <w:tr w:rsidR="00AA1B25" w:rsidRPr="008A5AF1" w14:paraId="49377D3D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1F725" w14:textId="090AAB02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345D" w14:textId="6595E6B4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Васильева Лариса Марксовна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993F" w14:textId="42C072D7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07CFC7FA" w14:textId="00053B21" w:rsidR="00AA1B25" w:rsidRPr="008A5AF1" w:rsidRDefault="00AA1B25" w:rsidP="00AA1B25">
            <w:pPr>
              <w:rPr>
                <w:szCs w:val="28"/>
              </w:rPr>
            </w:pPr>
            <w:r w:rsidRPr="00565AB3">
              <w:rPr>
                <w:szCs w:val="28"/>
              </w:rPr>
              <w:t>1459</w:t>
            </w:r>
          </w:p>
        </w:tc>
      </w:tr>
      <w:tr w:rsidR="00AA1B25" w:rsidRPr="008A5AF1" w14:paraId="33ACCD82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BBC77" w14:textId="794F23FF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17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0D0E" w14:textId="6C0267B6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Никифорова Наталия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9440" w14:textId="3351A781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"Российская экологическая партия "ЗЕЛЁНЫЕ"</w:t>
            </w:r>
          </w:p>
        </w:tc>
        <w:tc>
          <w:tcPr>
            <w:tcW w:w="2126" w:type="dxa"/>
            <w:shd w:val="clear" w:color="auto" w:fill="auto"/>
          </w:tcPr>
          <w:p w14:paraId="63FB1DA2" w14:textId="63BA003B" w:rsidR="00AA1B25" w:rsidRPr="008A5AF1" w:rsidRDefault="00AA1B25" w:rsidP="00AA1B25">
            <w:pPr>
              <w:rPr>
                <w:szCs w:val="28"/>
              </w:rPr>
            </w:pPr>
            <w:r w:rsidRPr="00565AB3">
              <w:rPr>
                <w:szCs w:val="28"/>
              </w:rPr>
              <w:t>1459</w:t>
            </w:r>
          </w:p>
        </w:tc>
      </w:tr>
      <w:tr w:rsidR="00AA1B25" w:rsidRPr="008A5AF1" w14:paraId="6C23C7F1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283E4" w14:textId="6C24D749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BF2F" w14:textId="5E93D967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Турнис Алла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4391" w14:textId="69082094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Всероссийская политическая партия ПАРТИЯ ЗА СПРАВЕДЛИВОСТЬ!</w:t>
            </w:r>
          </w:p>
        </w:tc>
        <w:tc>
          <w:tcPr>
            <w:tcW w:w="2126" w:type="dxa"/>
            <w:shd w:val="clear" w:color="auto" w:fill="auto"/>
          </w:tcPr>
          <w:p w14:paraId="462DF52E" w14:textId="71A7CDD2" w:rsidR="00AA1B25" w:rsidRPr="008A5AF1" w:rsidRDefault="00AA1B25" w:rsidP="00AA1B25">
            <w:pPr>
              <w:rPr>
                <w:szCs w:val="28"/>
              </w:rPr>
            </w:pPr>
            <w:r w:rsidRPr="00565AB3">
              <w:rPr>
                <w:szCs w:val="28"/>
              </w:rPr>
              <w:t>1459</w:t>
            </w:r>
          </w:p>
        </w:tc>
      </w:tr>
      <w:tr w:rsidR="00AA1B25" w:rsidRPr="008A5AF1" w14:paraId="0713E7BA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58D07" w14:textId="5C63E9DA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2501" w14:textId="77D6B7A3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Ульянова Юлия Михайловна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5A94" w14:textId="034FDB4F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СОЦИАЛЬНОЙ ЗАЩИТЫ</w:t>
            </w:r>
          </w:p>
        </w:tc>
        <w:tc>
          <w:tcPr>
            <w:tcW w:w="2126" w:type="dxa"/>
            <w:shd w:val="clear" w:color="auto" w:fill="auto"/>
          </w:tcPr>
          <w:p w14:paraId="3417909F" w14:textId="4D8FD8B1" w:rsidR="00AA1B25" w:rsidRPr="008A5AF1" w:rsidRDefault="00AA1B25" w:rsidP="00AA1B25">
            <w:pPr>
              <w:rPr>
                <w:szCs w:val="28"/>
              </w:rPr>
            </w:pPr>
            <w:r w:rsidRPr="00565AB3">
              <w:rPr>
                <w:szCs w:val="28"/>
              </w:rPr>
              <w:t>1459</w:t>
            </w:r>
          </w:p>
        </w:tc>
      </w:tr>
      <w:tr w:rsidR="00AA1B25" w:rsidRPr="008A5AF1" w14:paraId="7224576F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D6B09" w14:textId="000F446A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20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2A3C" w14:textId="299D192D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Федина Галина Васильевна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2433" w14:textId="0ADBA507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5076A1A7" w14:textId="2278CB41" w:rsidR="00AA1B25" w:rsidRPr="008A5AF1" w:rsidRDefault="00AA1B25" w:rsidP="00AA1B25">
            <w:pPr>
              <w:rPr>
                <w:szCs w:val="28"/>
              </w:rPr>
            </w:pPr>
            <w:r w:rsidRPr="00565AB3">
              <w:rPr>
                <w:szCs w:val="28"/>
              </w:rPr>
              <w:t>1459</w:t>
            </w:r>
          </w:p>
        </w:tc>
      </w:tr>
      <w:tr w:rsidR="00AA1B25" w:rsidRPr="008A5AF1" w14:paraId="275A450E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3DF19" w14:textId="64C03F6B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21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71BC" w14:textId="668BB684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Ионова Татьяна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2738" w14:textId="18E5DFF0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"НОВЫЕ ЛЮДИ"</w:t>
            </w:r>
          </w:p>
        </w:tc>
        <w:tc>
          <w:tcPr>
            <w:tcW w:w="2126" w:type="dxa"/>
            <w:shd w:val="clear" w:color="auto" w:fill="auto"/>
          </w:tcPr>
          <w:p w14:paraId="6E5754BA" w14:textId="066655FB" w:rsidR="00AA1B25" w:rsidRPr="008A5AF1" w:rsidRDefault="00AA1B25" w:rsidP="00AA1B25">
            <w:pPr>
              <w:rPr>
                <w:szCs w:val="28"/>
              </w:rPr>
            </w:pPr>
            <w:r>
              <w:rPr>
                <w:szCs w:val="28"/>
              </w:rPr>
              <w:t>1463</w:t>
            </w:r>
          </w:p>
        </w:tc>
      </w:tr>
      <w:tr w:rsidR="00AA1B25" w:rsidRPr="008A5AF1" w14:paraId="2A0EDDD9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33477" w14:textId="3E4DCC75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64D7" w14:textId="45CCC8F0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Голубев Евгений Викторович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5B02" w14:textId="5C45755B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СОЦИАЛЬНОЙ ЗАЩИТЫ</w:t>
            </w:r>
          </w:p>
        </w:tc>
        <w:tc>
          <w:tcPr>
            <w:tcW w:w="2126" w:type="dxa"/>
            <w:shd w:val="clear" w:color="auto" w:fill="auto"/>
          </w:tcPr>
          <w:p w14:paraId="02E51979" w14:textId="37E26F70" w:rsidR="00AA1B25" w:rsidRPr="008A5AF1" w:rsidRDefault="00AA1B25" w:rsidP="00AA1B25">
            <w:pPr>
              <w:rPr>
                <w:szCs w:val="28"/>
              </w:rPr>
            </w:pPr>
            <w:r w:rsidRPr="00B9615B">
              <w:rPr>
                <w:szCs w:val="28"/>
              </w:rPr>
              <w:t>1463</w:t>
            </w:r>
          </w:p>
        </w:tc>
      </w:tr>
      <w:tr w:rsidR="00AA1B25" w:rsidRPr="008A5AF1" w14:paraId="3D5DB9D0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A192A" w14:textId="49A96AC9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23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43B84" w14:textId="6FB3F98D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Воронова Татьяна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404D" w14:textId="667979BA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541B7B80" w14:textId="04D9F4EE" w:rsidR="00AA1B25" w:rsidRPr="008A5AF1" w:rsidRDefault="00AA1B25" w:rsidP="00AA1B25">
            <w:pPr>
              <w:rPr>
                <w:szCs w:val="28"/>
              </w:rPr>
            </w:pPr>
            <w:r w:rsidRPr="00B9615B">
              <w:rPr>
                <w:szCs w:val="28"/>
              </w:rPr>
              <w:t>1463</w:t>
            </w:r>
          </w:p>
        </w:tc>
      </w:tr>
      <w:tr w:rsidR="00AA1B25" w:rsidRPr="008A5AF1" w14:paraId="44BEAF44" w14:textId="77777777" w:rsidTr="002F23D8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875D8" w14:textId="03728966" w:rsidR="00AA1B25" w:rsidRPr="00CB012A" w:rsidRDefault="00AA1B25" w:rsidP="00AA1B25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lastRenderedPageBreak/>
              <w:t>24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AC6C" w14:textId="7054B554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Голубева Светлана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739D" w14:textId="7CBD5611" w:rsidR="00AA1B25" w:rsidRPr="008A5AF1" w:rsidRDefault="00AA1B25" w:rsidP="00AA1B25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26" w:type="dxa"/>
            <w:shd w:val="clear" w:color="auto" w:fill="auto"/>
          </w:tcPr>
          <w:p w14:paraId="7C7C39B4" w14:textId="6FC0AFBE" w:rsidR="00AA1B25" w:rsidRPr="008A5AF1" w:rsidRDefault="00AA1B25" w:rsidP="00AA1B25">
            <w:pPr>
              <w:rPr>
                <w:szCs w:val="28"/>
              </w:rPr>
            </w:pPr>
            <w:r w:rsidRPr="00B9615B">
              <w:rPr>
                <w:szCs w:val="28"/>
              </w:rPr>
              <w:t>1463</w:t>
            </w:r>
          </w:p>
        </w:tc>
      </w:tr>
      <w:tr w:rsidR="005A19A0" w:rsidRPr="008A5AF1" w14:paraId="488216DC" w14:textId="77777777" w:rsidTr="00B8361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DE1E" w14:textId="16EBAE66" w:rsidR="005A19A0" w:rsidRPr="00CB012A" w:rsidRDefault="00AA1B25" w:rsidP="005A19A0">
            <w:pPr>
              <w:rPr>
                <w:szCs w:val="28"/>
              </w:rPr>
            </w:pPr>
            <w:r w:rsidRPr="00CB012A">
              <w:rPr>
                <w:szCs w:val="28"/>
              </w:rPr>
              <w:t>25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0E19" w14:textId="069BC271" w:rsidR="005A19A0" w:rsidRPr="008A5AF1" w:rsidRDefault="005A19A0" w:rsidP="005A19A0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Ермолаева Наталья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AFD2" w14:textId="207F0AB2" w:rsidR="005A19A0" w:rsidRPr="008A5AF1" w:rsidRDefault="005A19A0" w:rsidP="005A19A0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2126" w:type="dxa"/>
            <w:shd w:val="clear" w:color="auto" w:fill="auto"/>
          </w:tcPr>
          <w:p w14:paraId="6390E3DA" w14:textId="3839157A" w:rsidR="005A19A0" w:rsidRPr="008A5AF1" w:rsidRDefault="005A19A0" w:rsidP="005A19A0">
            <w:pPr>
              <w:rPr>
                <w:szCs w:val="28"/>
              </w:rPr>
            </w:pPr>
            <w:r w:rsidRPr="00020716">
              <w:rPr>
                <w:szCs w:val="28"/>
              </w:rPr>
              <w:t>1463</w:t>
            </w:r>
          </w:p>
        </w:tc>
      </w:tr>
      <w:tr w:rsidR="005A19A0" w:rsidRPr="008A5AF1" w14:paraId="1E6A672D" w14:textId="77777777" w:rsidTr="00B8361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E193" w14:textId="6FD965B1" w:rsidR="005A19A0" w:rsidRPr="00CB012A" w:rsidRDefault="00AA1B25" w:rsidP="005A19A0">
            <w:pPr>
              <w:rPr>
                <w:szCs w:val="28"/>
              </w:rPr>
            </w:pPr>
            <w:r w:rsidRPr="00CB012A">
              <w:rPr>
                <w:szCs w:val="28"/>
              </w:rPr>
              <w:t>26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CB7F" w14:textId="44CA177F" w:rsidR="005A19A0" w:rsidRPr="008A5AF1" w:rsidRDefault="005A19A0" w:rsidP="005A19A0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Иванова Анастасия Юрьевна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B429" w14:textId="17F42BE5" w:rsidR="005A19A0" w:rsidRPr="008A5AF1" w:rsidRDefault="005A19A0" w:rsidP="005A19A0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Всероссийская политическая партия ПАРТИЯ ЗА СПРАВЕДЛИВОСТЬ!</w:t>
            </w:r>
          </w:p>
        </w:tc>
        <w:tc>
          <w:tcPr>
            <w:tcW w:w="2126" w:type="dxa"/>
            <w:shd w:val="clear" w:color="auto" w:fill="auto"/>
          </w:tcPr>
          <w:p w14:paraId="1AA74763" w14:textId="00F9B095" w:rsidR="005A19A0" w:rsidRPr="008A5AF1" w:rsidRDefault="005A19A0" w:rsidP="005A19A0">
            <w:pPr>
              <w:rPr>
                <w:szCs w:val="28"/>
              </w:rPr>
            </w:pPr>
            <w:r w:rsidRPr="00020716">
              <w:rPr>
                <w:szCs w:val="28"/>
              </w:rPr>
              <w:t>1463</w:t>
            </w:r>
          </w:p>
        </w:tc>
      </w:tr>
      <w:tr w:rsidR="005A19A0" w:rsidRPr="008A5AF1" w14:paraId="17F44A7F" w14:textId="77777777" w:rsidTr="00B8361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9620" w14:textId="0195CDB7" w:rsidR="005A19A0" w:rsidRPr="00CB012A" w:rsidRDefault="00AA1B25" w:rsidP="005A19A0">
            <w:pPr>
              <w:rPr>
                <w:szCs w:val="28"/>
              </w:rPr>
            </w:pPr>
            <w:r w:rsidRPr="00CB012A">
              <w:rPr>
                <w:szCs w:val="28"/>
              </w:rPr>
              <w:t>27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13CD" w14:textId="0D44B1FB" w:rsidR="005A19A0" w:rsidRPr="008A5AF1" w:rsidRDefault="005A19A0" w:rsidP="005A19A0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Матвиенко Мария Алексеевна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98EE" w14:textId="1F6CB018" w:rsidR="005A19A0" w:rsidRPr="008A5AF1" w:rsidRDefault="005A19A0" w:rsidP="005A19A0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</w:tcPr>
          <w:p w14:paraId="685ECD3B" w14:textId="05F7EDA5" w:rsidR="005A19A0" w:rsidRPr="008A5AF1" w:rsidRDefault="005A19A0" w:rsidP="005A19A0">
            <w:pPr>
              <w:rPr>
                <w:szCs w:val="28"/>
              </w:rPr>
            </w:pPr>
            <w:r w:rsidRPr="00020716">
              <w:rPr>
                <w:szCs w:val="28"/>
              </w:rPr>
              <w:t>1463</w:t>
            </w:r>
          </w:p>
        </w:tc>
      </w:tr>
      <w:tr w:rsidR="005A19A0" w:rsidRPr="008A5AF1" w14:paraId="20ADD2B4" w14:textId="77777777" w:rsidTr="00B8361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65CF" w14:textId="394CE10B" w:rsidR="005A19A0" w:rsidRPr="00CB012A" w:rsidRDefault="00AA1B25" w:rsidP="005A19A0">
            <w:pPr>
              <w:rPr>
                <w:szCs w:val="28"/>
              </w:rPr>
            </w:pPr>
            <w:r w:rsidRPr="00CB012A">
              <w:rPr>
                <w:szCs w:val="28"/>
              </w:rPr>
              <w:t>28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A0AC" w14:textId="27AC4E41" w:rsidR="005A19A0" w:rsidRPr="008A5AF1" w:rsidRDefault="005A19A0" w:rsidP="005A19A0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Самохина Александра Юрьевна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C4AB" w14:textId="1842DCAC" w:rsidR="005A19A0" w:rsidRPr="008A5AF1" w:rsidRDefault="005A19A0" w:rsidP="005A19A0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</w:tcPr>
          <w:p w14:paraId="6B39BA52" w14:textId="1364782F" w:rsidR="005A19A0" w:rsidRPr="008A5AF1" w:rsidRDefault="005A19A0" w:rsidP="005A19A0">
            <w:pPr>
              <w:rPr>
                <w:szCs w:val="28"/>
              </w:rPr>
            </w:pPr>
            <w:r w:rsidRPr="00020716">
              <w:rPr>
                <w:szCs w:val="28"/>
              </w:rPr>
              <w:t>1463</w:t>
            </w:r>
          </w:p>
        </w:tc>
      </w:tr>
      <w:tr w:rsidR="005375E6" w:rsidRPr="008A5AF1" w14:paraId="47212DBF" w14:textId="77777777" w:rsidTr="00B8361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E93" w14:textId="10BE13C1" w:rsidR="005375E6" w:rsidRPr="00CB012A" w:rsidRDefault="00A657ED" w:rsidP="005A19A0">
            <w:pPr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FAA7" w14:textId="51AC035A" w:rsidR="005375E6" w:rsidRDefault="005375E6" w:rsidP="005A19A0">
            <w:pPr>
              <w:rPr>
                <w:color w:val="000000"/>
                <w:sz w:val="18"/>
                <w:szCs w:val="18"/>
              </w:rPr>
            </w:pPr>
            <w:r w:rsidRPr="005375E6">
              <w:rPr>
                <w:color w:val="000000"/>
                <w:sz w:val="18"/>
                <w:szCs w:val="18"/>
              </w:rPr>
              <w:t>Гергиленко Алена Игоревна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BCEC" w14:textId="6AB3C84E" w:rsidR="005375E6" w:rsidRDefault="005375E6" w:rsidP="005A19A0">
            <w:pPr>
              <w:rPr>
                <w:color w:val="000000"/>
                <w:sz w:val="18"/>
                <w:szCs w:val="18"/>
              </w:rPr>
            </w:pPr>
            <w:r w:rsidRPr="005375E6">
              <w:rPr>
                <w:color w:val="000000"/>
                <w:sz w:val="18"/>
                <w:szCs w:val="18"/>
              </w:rPr>
              <w:t>Социалистическая политическая партия "СПРАВЕДЛИВАЯ РОССИЯ – ПАТРИОТЫ – ЗА ПРАВДУ"</w:t>
            </w:r>
          </w:p>
        </w:tc>
        <w:tc>
          <w:tcPr>
            <w:tcW w:w="2126" w:type="dxa"/>
            <w:shd w:val="clear" w:color="auto" w:fill="auto"/>
          </w:tcPr>
          <w:p w14:paraId="043D84ED" w14:textId="4161B43C" w:rsidR="005375E6" w:rsidRPr="00020716" w:rsidRDefault="005375E6" w:rsidP="005A19A0">
            <w:pPr>
              <w:rPr>
                <w:szCs w:val="28"/>
              </w:rPr>
            </w:pPr>
            <w:r>
              <w:rPr>
                <w:szCs w:val="28"/>
              </w:rPr>
              <w:t>1463</w:t>
            </w:r>
          </w:p>
        </w:tc>
      </w:tr>
      <w:tr w:rsidR="005A19A0" w:rsidRPr="008A5AF1" w14:paraId="0B1FFE00" w14:textId="77777777" w:rsidTr="00B8361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F015" w14:textId="66000DA3" w:rsidR="005A19A0" w:rsidRPr="00CB012A" w:rsidRDefault="00A657ED" w:rsidP="005A19A0">
            <w:pPr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2B6D" w14:textId="581869C8" w:rsidR="005A19A0" w:rsidRPr="008A5AF1" w:rsidRDefault="005A19A0" w:rsidP="005A19A0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Сафронова Алина Александровна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A741" w14:textId="3B9EF972" w:rsidR="005A19A0" w:rsidRPr="008A5AF1" w:rsidRDefault="005A19A0" w:rsidP="005A19A0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"Российская экологическая партия "ЗЕЛЁНЫЕ"</w:t>
            </w:r>
          </w:p>
        </w:tc>
        <w:tc>
          <w:tcPr>
            <w:tcW w:w="2126" w:type="dxa"/>
            <w:shd w:val="clear" w:color="auto" w:fill="auto"/>
          </w:tcPr>
          <w:p w14:paraId="28241400" w14:textId="10636C9D" w:rsidR="005A19A0" w:rsidRPr="008A5AF1" w:rsidRDefault="005A19A0" w:rsidP="005A19A0">
            <w:pPr>
              <w:rPr>
                <w:szCs w:val="28"/>
              </w:rPr>
            </w:pPr>
            <w:r w:rsidRPr="00020716">
              <w:rPr>
                <w:szCs w:val="28"/>
              </w:rPr>
              <w:t>1463</w:t>
            </w:r>
          </w:p>
        </w:tc>
      </w:tr>
      <w:tr w:rsidR="00BC2FE8" w:rsidRPr="008A5AF1" w14:paraId="79F73A04" w14:textId="77777777" w:rsidTr="00B8361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AF88" w14:textId="5519A47C" w:rsidR="00BC2FE8" w:rsidRPr="00CB012A" w:rsidRDefault="00A657ED" w:rsidP="005A19A0">
            <w:pPr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5CDF2" w14:textId="6006720F" w:rsidR="00BC2FE8" w:rsidRDefault="00BC2FE8" w:rsidP="005A19A0">
            <w:pPr>
              <w:rPr>
                <w:color w:val="000000"/>
                <w:sz w:val="18"/>
                <w:szCs w:val="18"/>
              </w:rPr>
            </w:pPr>
            <w:r w:rsidRPr="00BC2FE8">
              <w:rPr>
                <w:color w:val="000000"/>
                <w:sz w:val="18"/>
                <w:szCs w:val="18"/>
              </w:rPr>
              <w:t>Заборовская Василиса Васильевна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9914" w14:textId="677D08AA" w:rsidR="00BC2FE8" w:rsidRDefault="00BC2FE8" w:rsidP="005A19A0">
            <w:pPr>
              <w:rPr>
                <w:color w:val="000000"/>
                <w:sz w:val="18"/>
                <w:szCs w:val="18"/>
              </w:rPr>
            </w:pPr>
            <w:r w:rsidRPr="00BC2FE8"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169F57C7" w14:textId="06842A67" w:rsidR="00BC2FE8" w:rsidRPr="00020716" w:rsidRDefault="00BC2FE8" w:rsidP="005A19A0">
            <w:pPr>
              <w:rPr>
                <w:szCs w:val="28"/>
              </w:rPr>
            </w:pPr>
            <w:r>
              <w:rPr>
                <w:szCs w:val="28"/>
              </w:rPr>
              <w:t>2354</w:t>
            </w:r>
          </w:p>
        </w:tc>
      </w:tr>
      <w:tr w:rsidR="005375E6" w:rsidRPr="008A5AF1" w14:paraId="20766888" w14:textId="77777777" w:rsidTr="00B8361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C7D8" w14:textId="24C74C1E" w:rsidR="005375E6" w:rsidRDefault="00A657ED" w:rsidP="005A19A0">
            <w:pPr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6D46" w14:textId="48561CA4" w:rsidR="005375E6" w:rsidRPr="00BC2FE8" w:rsidRDefault="005375E6" w:rsidP="005A19A0">
            <w:pPr>
              <w:rPr>
                <w:color w:val="000000"/>
                <w:sz w:val="18"/>
                <w:szCs w:val="18"/>
              </w:rPr>
            </w:pPr>
            <w:r w:rsidRPr="005375E6">
              <w:rPr>
                <w:color w:val="000000"/>
                <w:sz w:val="18"/>
                <w:szCs w:val="18"/>
              </w:rPr>
              <w:t>Мурчикова Ирина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2565" w14:textId="3F701A7B" w:rsidR="005375E6" w:rsidRPr="00BC2FE8" w:rsidRDefault="005375E6" w:rsidP="005A19A0">
            <w:pPr>
              <w:rPr>
                <w:color w:val="000000"/>
                <w:sz w:val="18"/>
                <w:szCs w:val="18"/>
              </w:rPr>
            </w:pPr>
            <w:r w:rsidRPr="005375E6"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6DD85D0B" w14:textId="6D757717" w:rsidR="005375E6" w:rsidRDefault="005375E6" w:rsidP="005A19A0">
            <w:pPr>
              <w:rPr>
                <w:szCs w:val="28"/>
              </w:rPr>
            </w:pPr>
            <w:r>
              <w:rPr>
                <w:szCs w:val="28"/>
              </w:rPr>
              <w:t>2354</w:t>
            </w:r>
          </w:p>
        </w:tc>
      </w:tr>
    </w:tbl>
    <w:p w14:paraId="02203C96" w14:textId="39E42725" w:rsidR="00CB012A" w:rsidRDefault="00CB012A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00BE76BC" w14:textId="77777777" w:rsidR="00CB012A" w:rsidRDefault="00CB012A">
      <w:pPr>
        <w:jc w:val="left"/>
        <w:rPr>
          <w:szCs w:val="28"/>
        </w:rPr>
      </w:pPr>
      <w:r>
        <w:rPr>
          <w:szCs w:val="28"/>
        </w:rPr>
        <w:br w:type="page"/>
      </w:r>
    </w:p>
    <w:p w14:paraId="25DDB7EE" w14:textId="6A322EDD" w:rsidR="00CB012A" w:rsidRDefault="00CB012A" w:rsidP="00CB0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>Приложение № 2</w:t>
      </w:r>
    </w:p>
    <w:p w14:paraId="45E5F0B1" w14:textId="77777777" w:rsidR="00CB012A" w:rsidRDefault="00CB012A" w:rsidP="00CB0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214F835E" w14:textId="77777777" w:rsidR="00CB012A" w:rsidRDefault="00CB012A" w:rsidP="00CB0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>
        <w:rPr>
          <w:sz w:val="24"/>
        </w:rPr>
        <w:t>22 августа 2024 года № 55-1</w:t>
      </w:r>
    </w:p>
    <w:p w14:paraId="026F6CD7" w14:textId="77777777" w:rsidR="00CB012A" w:rsidRPr="00CB012A" w:rsidRDefault="00CB012A" w:rsidP="00CB012A">
      <w:pPr>
        <w:autoSpaceDE w:val="0"/>
        <w:autoSpaceDN w:val="0"/>
        <w:adjustRightInd w:val="0"/>
        <w:rPr>
          <w:szCs w:val="28"/>
        </w:rPr>
      </w:pPr>
    </w:p>
    <w:p w14:paraId="4C724067" w14:textId="77777777" w:rsidR="00CB012A" w:rsidRPr="00CB012A" w:rsidRDefault="00CB012A" w:rsidP="00CB012A">
      <w:pPr>
        <w:rPr>
          <w:bCs/>
          <w:szCs w:val="28"/>
        </w:rPr>
      </w:pPr>
      <w:r w:rsidRPr="00CB012A">
        <w:rPr>
          <w:rFonts w:ascii="Times New Roman CYR" w:hAnsi="Times New Roman CYR" w:cs="Times New Roman CYR"/>
          <w:szCs w:val="28"/>
        </w:rPr>
        <w:t xml:space="preserve">Список лиц, зачисленных в </w:t>
      </w:r>
      <w:r w:rsidRPr="00CB012A">
        <w:rPr>
          <w:bCs/>
          <w:szCs w:val="28"/>
        </w:rPr>
        <w:t xml:space="preserve">резерв составов </w:t>
      </w:r>
    </w:p>
    <w:p w14:paraId="561D82D0" w14:textId="77777777" w:rsidR="00CB012A" w:rsidRPr="00CB012A" w:rsidRDefault="00CB012A" w:rsidP="00CB012A">
      <w:pPr>
        <w:rPr>
          <w:bCs/>
          <w:szCs w:val="28"/>
        </w:rPr>
      </w:pPr>
      <w:r w:rsidRPr="00CB012A">
        <w:rPr>
          <w:bCs/>
          <w:szCs w:val="28"/>
        </w:rPr>
        <w:t xml:space="preserve">участковых избирательных комиссий избирательных участков </w:t>
      </w:r>
    </w:p>
    <w:p w14:paraId="234E46C6" w14:textId="74F32066" w:rsidR="00CB012A" w:rsidRPr="00CB012A" w:rsidRDefault="00CB012A" w:rsidP="00CB012A">
      <w:pPr>
        <w:autoSpaceDE w:val="0"/>
        <w:autoSpaceDN w:val="0"/>
        <w:adjustRightInd w:val="0"/>
        <w:jc w:val="both"/>
        <w:rPr>
          <w:szCs w:val="28"/>
        </w:rPr>
      </w:pPr>
      <w:r w:rsidRPr="00CB012A">
        <w:rPr>
          <w:bCs/>
          <w:szCs w:val="28"/>
        </w:rPr>
        <w:t>№№</w:t>
      </w:r>
      <w:r>
        <w:rPr>
          <w:bCs/>
          <w:szCs w:val="28"/>
        </w:rPr>
        <w:t xml:space="preserve"> </w:t>
      </w:r>
      <w:r w:rsidR="00A657ED">
        <w:rPr>
          <w:bCs/>
          <w:szCs w:val="28"/>
        </w:rPr>
        <w:t xml:space="preserve">1458, </w:t>
      </w:r>
      <w:r w:rsidRPr="009A6EDB">
        <w:rPr>
          <w:szCs w:val="28"/>
        </w:rPr>
        <w:t>14</w:t>
      </w:r>
      <w:r>
        <w:rPr>
          <w:szCs w:val="28"/>
        </w:rPr>
        <w:t>59</w:t>
      </w:r>
      <w:r w:rsidRPr="009A6EDB">
        <w:rPr>
          <w:szCs w:val="28"/>
        </w:rPr>
        <w:t>, 14</w:t>
      </w:r>
      <w:r>
        <w:rPr>
          <w:szCs w:val="28"/>
        </w:rPr>
        <w:t>63</w:t>
      </w:r>
      <w:r w:rsidRPr="009A6EDB">
        <w:rPr>
          <w:szCs w:val="28"/>
        </w:rPr>
        <w:t>, 14</w:t>
      </w:r>
      <w:r>
        <w:rPr>
          <w:szCs w:val="28"/>
        </w:rPr>
        <w:t>65</w:t>
      </w:r>
    </w:p>
    <w:p w14:paraId="0CFDCEC2" w14:textId="77777777" w:rsidR="00CB012A" w:rsidRPr="005C45B6" w:rsidRDefault="00CB012A" w:rsidP="00CB01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2760"/>
        <w:gridCol w:w="3544"/>
        <w:gridCol w:w="2126"/>
      </w:tblGrid>
      <w:tr w:rsidR="00CB012A" w:rsidRPr="008A5AF1" w14:paraId="51557C5D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9E1F" w14:textId="77777777" w:rsidR="00CB012A" w:rsidRPr="00CB012A" w:rsidRDefault="00CB012A" w:rsidP="00D55F5B">
            <w:pPr>
              <w:rPr>
                <w:szCs w:val="28"/>
                <w:lang w:eastAsia="en-US"/>
              </w:rPr>
            </w:pPr>
            <w:r w:rsidRPr="00CB012A">
              <w:rPr>
                <w:szCs w:val="28"/>
              </w:rPr>
              <w:t>№ п</w:t>
            </w:r>
            <w:r w:rsidRPr="00CB012A">
              <w:rPr>
                <w:szCs w:val="28"/>
                <w:lang w:val="en-US"/>
              </w:rPr>
              <w:t>/</w:t>
            </w:r>
            <w:r w:rsidRPr="00CB012A">
              <w:rPr>
                <w:szCs w:val="28"/>
              </w:rPr>
              <w:t>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C0D8F" w14:textId="77777777" w:rsidR="00CB012A" w:rsidRPr="008A5AF1" w:rsidRDefault="00CB012A" w:rsidP="00D55F5B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225B" w14:textId="77777777" w:rsidR="00CB012A" w:rsidRPr="008A5AF1" w:rsidRDefault="00CB012A" w:rsidP="00D55F5B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  <w:tc>
          <w:tcPr>
            <w:tcW w:w="2126" w:type="dxa"/>
            <w:shd w:val="clear" w:color="auto" w:fill="auto"/>
          </w:tcPr>
          <w:p w14:paraId="717FDD30" w14:textId="77777777" w:rsidR="00CB012A" w:rsidRPr="008A5AF1" w:rsidRDefault="00CB012A" w:rsidP="00D55F5B">
            <w:pPr>
              <w:rPr>
                <w:szCs w:val="28"/>
              </w:rPr>
            </w:pPr>
            <w:r w:rsidRPr="008A5AF1">
              <w:rPr>
                <w:szCs w:val="28"/>
              </w:rPr>
              <w:t>№ УИК</w:t>
            </w:r>
          </w:p>
        </w:tc>
      </w:tr>
      <w:tr w:rsidR="00CB012A" w:rsidRPr="008A5AF1" w14:paraId="232337B6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6FD11" w14:textId="77777777" w:rsidR="00CB012A" w:rsidRPr="00CB012A" w:rsidRDefault="00CB012A" w:rsidP="00D55F5B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554F" w14:textId="77777777" w:rsidR="00CB012A" w:rsidRPr="008A5AF1" w:rsidRDefault="00CB012A" w:rsidP="00D55F5B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Бондарь Александра Романовна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9343" w14:textId="77777777" w:rsidR="00CB012A" w:rsidRPr="008A5AF1" w:rsidRDefault="00CB012A" w:rsidP="00D55F5B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54BE49D4" w14:textId="7BB29DFB" w:rsidR="00CB012A" w:rsidRPr="008A5AF1" w:rsidRDefault="00CB012A" w:rsidP="00CB012A">
            <w:pPr>
              <w:rPr>
                <w:szCs w:val="28"/>
              </w:rPr>
            </w:pPr>
            <w:r w:rsidRPr="00ED5E5B">
              <w:rPr>
                <w:szCs w:val="28"/>
              </w:rPr>
              <w:t>14</w:t>
            </w:r>
            <w:r>
              <w:rPr>
                <w:szCs w:val="28"/>
              </w:rPr>
              <w:t>65</w:t>
            </w:r>
          </w:p>
        </w:tc>
      </w:tr>
      <w:tr w:rsidR="00CB012A" w:rsidRPr="008A5AF1" w14:paraId="1EEE3CF6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D17F6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FFDA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Чернятина Наталья Николаевна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0C9D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40D0A246" w14:textId="4EE8B670" w:rsidR="00CB012A" w:rsidRPr="008A5AF1" w:rsidRDefault="00CB012A" w:rsidP="00CB012A">
            <w:pPr>
              <w:rPr>
                <w:szCs w:val="28"/>
              </w:rPr>
            </w:pPr>
            <w:r w:rsidRPr="00CA57A0">
              <w:rPr>
                <w:szCs w:val="28"/>
              </w:rPr>
              <w:t>1465</w:t>
            </w:r>
          </w:p>
        </w:tc>
      </w:tr>
      <w:tr w:rsidR="00CB012A" w:rsidRPr="008A5AF1" w14:paraId="0C45034B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6190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B3FE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Бондарь Алексей Андреевич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F994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03C08899" w14:textId="67D7CEC8" w:rsidR="00CB012A" w:rsidRPr="008A5AF1" w:rsidRDefault="00CB012A" w:rsidP="00CB012A">
            <w:pPr>
              <w:rPr>
                <w:szCs w:val="28"/>
              </w:rPr>
            </w:pPr>
            <w:r w:rsidRPr="00CA57A0">
              <w:rPr>
                <w:szCs w:val="28"/>
              </w:rPr>
              <w:t>1465</w:t>
            </w:r>
          </w:p>
        </w:tc>
      </w:tr>
      <w:tr w:rsidR="00CB012A" w:rsidRPr="008A5AF1" w14:paraId="1C5C3C19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C0014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E312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Грушевская Елизавета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0148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7E54F587" w14:textId="667172FE" w:rsidR="00CB012A" w:rsidRPr="008A5AF1" w:rsidRDefault="00CB012A" w:rsidP="00CB012A">
            <w:pPr>
              <w:rPr>
                <w:szCs w:val="28"/>
              </w:rPr>
            </w:pPr>
            <w:r w:rsidRPr="00CA57A0">
              <w:rPr>
                <w:szCs w:val="28"/>
              </w:rPr>
              <w:t>1465</w:t>
            </w:r>
          </w:p>
        </w:tc>
      </w:tr>
      <w:tr w:rsidR="00CB012A" w:rsidRPr="008A5AF1" w14:paraId="34C59CBD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A4EE5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696F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Ивановская Валентина Дмитриевна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6A50" w14:textId="77777777" w:rsidR="00CB012A" w:rsidRDefault="00CB012A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работы</w:t>
            </w:r>
          </w:p>
          <w:p w14:paraId="69497898" w14:textId="77777777" w:rsidR="00CB012A" w:rsidRPr="008A5AF1" w:rsidRDefault="00CB012A" w:rsidP="00CB012A">
            <w:pPr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2A45109" w14:textId="4A1E277B" w:rsidR="00CB012A" w:rsidRPr="008A5AF1" w:rsidRDefault="00CB012A" w:rsidP="00CB012A">
            <w:pPr>
              <w:rPr>
                <w:szCs w:val="28"/>
              </w:rPr>
            </w:pPr>
            <w:r w:rsidRPr="00CA57A0">
              <w:rPr>
                <w:szCs w:val="28"/>
              </w:rPr>
              <w:t>1465</w:t>
            </w:r>
          </w:p>
        </w:tc>
      </w:tr>
      <w:tr w:rsidR="00CB012A" w:rsidRPr="008A5AF1" w14:paraId="0EF3FC4A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AC9AA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51C7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Мухитова Любовь Анатольевна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305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"Гражданская Платформа"</w:t>
            </w:r>
          </w:p>
        </w:tc>
        <w:tc>
          <w:tcPr>
            <w:tcW w:w="2126" w:type="dxa"/>
            <w:shd w:val="clear" w:color="auto" w:fill="auto"/>
          </w:tcPr>
          <w:p w14:paraId="40516DF4" w14:textId="29F5D2B6" w:rsidR="00CB012A" w:rsidRPr="008A5AF1" w:rsidRDefault="00CB012A" w:rsidP="00CB012A">
            <w:pPr>
              <w:rPr>
                <w:szCs w:val="28"/>
              </w:rPr>
            </w:pPr>
            <w:r w:rsidRPr="00CA57A0">
              <w:rPr>
                <w:szCs w:val="28"/>
              </w:rPr>
              <w:t>1465</w:t>
            </w:r>
          </w:p>
        </w:tc>
      </w:tr>
      <w:tr w:rsidR="00CB012A" w:rsidRPr="008A5AF1" w14:paraId="5A126ADB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263C5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7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61F1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Парфенова Татьяна Ивановна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518A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3B80DFB1" w14:textId="089BCDFE" w:rsidR="00CB012A" w:rsidRPr="008A5AF1" w:rsidRDefault="00CB012A" w:rsidP="00CB012A">
            <w:pPr>
              <w:rPr>
                <w:szCs w:val="28"/>
              </w:rPr>
            </w:pPr>
            <w:r w:rsidRPr="00CA57A0">
              <w:rPr>
                <w:szCs w:val="28"/>
              </w:rPr>
              <w:t>1465</w:t>
            </w:r>
          </w:p>
        </w:tc>
      </w:tr>
      <w:tr w:rsidR="00CB012A" w:rsidRPr="008A5AF1" w14:paraId="68CD18B2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A406F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692E1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Чернятин Александр Николаевич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9031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"НОВЫЕ ЛЮДИ"</w:t>
            </w:r>
          </w:p>
        </w:tc>
        <w:tc>
          <w:tcPr>
            <w:tcW w:w="2126" w:type="dxa"/>
            <w:shd w:val="clear" w:color="auto" w:fill="auto"/>
          </w:tcPr>
          <w:p w14:paraId="10716219" w14:textId="44052338" w:rsidR="00CB012A" w:rsidRPr="008A5AF1" w:rsidRDefault="00CB012A" w:rsidP="00CB012A">
            <w:pPr>
              <w:rPr>
                <w:szCs w:val="28"/>
              </w:rPr>
            </w:pPr>
            <w:r w:rsidRPr="00CA57A0">
              <w:rPr>
                <w:szCs w:val="28"/>
              </w:rPr>
              <w:t>1465</w:t>
            </w:r>
          </w:p>
        </w:tc>
      </w:tr>
      <w:tr w:rsidR="00CB012A" w:rsidRPr="008A5AF1" w14:paraId="2157AFFA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946AC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FE70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Чистякова Виктория Дмитриевна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F33E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22F16260" w14:textId="6A406DD6" w:rsidR="00CB012A" w:rsidRPr="008A5AF1" w:rsidRDefault="00CB012A" w:rsidP="00CB012A">
            <w:pPr>
              <w:rPr>
                <w:szCs w:val="28"/>
              </w:rPr>
            </w:pPr>
            <w:r w:rsidRPr="00CA57A0">
              <w:rPr>
                <w:szCs w:val="28"/>
              </w:rPr>
              <w:t>1465</w:t>
            </w:r>
          </w:p>
        </w:tc>
      </w:tr>
      <w:tr w:rsidR="00CB012A" w:rsidRPr="008A5AF1" w14:paraId="6E3BE1AA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6DF04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6415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Шпунтова Юлия Георгиевна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6C59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"Российская экологическая партия "ЗЕЛЁНЫЕ"</w:t>
            </w:r>
          </w:p>
        </w:tc>
        <w:tc>
          <w:tcPr>
            <w:tcW w:w="2126" w:type="dxa"/>
            <w:shd w:val="clear" w:color="auto" w:fill="auto"/>
          </w:tcPr>
          <w:p w14:paraId="27FB4968" w14:textId="79DA4675" w:rsidR="00CB012A" w:rsidRPr="008A5AF1" w:rsidRDefault="00CB012A" w:rsidP="00CB012A">
            <w:pPr>
              <w:rPr>
                <w:szCs w:val="28"/>
              </w:rPr>
            </w:pPr>
            <w:r w:rsidRPr="00CA57A0">
              <w:rPr>
                <w:szCs w:val="28"/>
              </w:rPr>
              <w:t>1465</w:t>
            </w:r>
          </w:p>
        </w:tc>
      </w:tr>
      <w:tr w:rsidR="00CB012A" w:rsidRPr="008A5AF1" w14:paraId="0471E7EE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D188B" w14:textId="77777777" w:rsidR="00CB012A" w:rsidRPr="00CB012A" w:rsidRDefault="00CB012A" w:rsidP="00D55F5B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419F" w14:textId="77777777" w:rsidR="00CB012A" w:rsidRPr="008A5AF1" w:rsidRDefault="00CB012A" w:rsidP="00D55F5B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Абрамова Ольга Анатольевна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4248" w14:textId="77777777" w:rsidR="00CB012A" w:rsidRPr="008A5AF1" w:rsidRDefault="00CB012A" w:rsidP="00D55F5B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64A0B5F8" w14:textId="230E3C94" w:rsidR="00CB012A" w:rsidRPr="008A5AF1" w:rsidRDefault="00CB012A" w:rsidP="00CB012A">
            <w:pPr>
              <w:rPr>
                <w:szCs w:val="28"/>
              </w:rPr>
            </w:pPr>
            <w:r>
              <w:rPr>
                <w:szCs w:val="28"/>
              </w:rPr>
              <w:t>1463</w:t>
            </w:r>
          </w:p>
        </w:tc>
      </w:tr>
      <w:tr w:rsidR="00CB012A" w:rsidRPr="008A5AF1" w14:paraId="234CD794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B3A1A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CA78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Иванова Полина Леонидовна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1AF5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"Гражданская Платформа"</w:t>
            </w:r>
          </w:p>
        </w:tc>
        <w:tc>
          <w:tcPr>
            <w:tcW w:w="2126" w:type="dxa"/>
            <w:shd w:val="clear" w:color="auto" w:fill="auto"/>
          </w:tcPr>
          <w:p w14:paraId="1C3B2024" w14:textId="748E7F52" w:rsidR="00CB012A" w:rsidRPr="008A5AF1" w:rsidRDefault="00CB012A" w:rsidP="00CB012A">
            <w:pPr>
              <w:rPr>
                <w:szCs w:val="28"/>
              </w:rPr>
            </w:pPr>
            <w:r w:rsidRPr="00837F1D">
              <w:rPr>
                <w:szCs w:val="28"/>
              </w:rPr>
              <w:t>1463</w:t>
            </w:r>
          </w:p>
        </w:tc>
      </w:tr>
      <w:tr w:rsidR="00CB012A" w:rsidRPr="008A5AF1" w14:paraId="76D50B78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6FBB7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8919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Мавроди Анастасия Александровна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7A52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2126" w:type="dxa"/>
            <w:shd w:val="clear" w:color="auto" w:fill="auto"/>
          </w:tcPr>
          <w:p w14:paraId="3114678B" w14:textId="2A4ADBB6" w:rsidR="00CB012A" w:rsidRPr="008A5AF1" w:rsidRDefault="00CB012A" w:rsidP="00CB012A">
            <w:pPr>
              <w:rPr>
                <w:szCs w:val="28"/>
              </w:rPr>
            </w:pPr>
            <w:r w:rsidRPr="00837F1D">
              <w:rPr>
                <w:szCs w:val="28"/>
              </w:rPr>
              <w:t>1463</w:t>
            </w:r>
          </w:p>
        </w:tc>
      </w:tr>
      <w:tr w:rsidR="00CB012A" w:rsidRPr="008A5AF1" w14:paraId="1F198823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601D6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69B3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Абрамова Екатерина Юрьевна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D4A4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"НОВЫЕ ЛЮДИ"</w:t>
            </w:r>
          </w:p>
        </w:tc>
        <w:tc>
          <w:tcPr>
            <w:tcW w:w="2126" w:type="dxa"/>
            <w:shd w:val="clear" w:color="auto" w:fill="auto"/>
          </w:tcPr>
          <w:p w14:paraId="6B4A5E88" w14:textId="4A8BE1E9" w:rsidR="00CB012A" w:rsidRPr="008A5AF1" w:rsidRDefault="00CB012A" w:rsidP="00CB012A">
            <w:pPr>
              <w:rPr>
                <w:szCs w:val="28"/>
              </w:rPr>
            </w:pPr>
            <w:r w:rsidRPr="00837F1D">
              <w:rPr>
                <w:szCs w:val="28"/>
              </w:rPr>
              <w:t>1463</w:t>
            </w:r>
          </w:p>
        </w:tc>
      </w:tr>
      <w:tr w:rsidR="00CB012A" w:rsidRPr="008A5AF1" w14:paraId="37AA9383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85C97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D755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Бороздина Ирина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C6D8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26" w:type="dxa"/>
            <w:shd w:val="clear" w:color="auto" w:fill="auto"/>
          </w:tcPr>
          <w:p w14:paraId="603A4D0B" w14:textId="3CA23951" w:rsidR="00CB012A" w:rsidRPr="008A5AF1" w:rsidRDefault="00CB012A" w:rsidP="00CB012A">
            <w:pPr>
              <w:rPr>
                <w:szCs w:val="28"/>
              </w:rPr>
            </w:pPr>
            <w:r w:rsidRPr="00837F1D">
              <w:rPr>
                <w:szCs w:val="28"/>
              </w:rPr>
              <w:t>1463</w:t>
            </w:r>
          </w:p>
        </w:tc>
      </w:tr>
      <w:tr w:rsidR="00CB012A" w:rsidRPr="008A5AF1" w14:paraId="3C9405D1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9CD60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ABFA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Васильева Лариса Марксовна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4FF7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768A8EC5" w14:textId="0EC53109" w:rsidR="00CB012A" w:rsidRPr="008A5AF1" w:rsidRDefault="00CB012A" w:rsidP="00CB012A">
            <w:pPr>
              <w:rPr>
                <w:szCs w:val="28"/>
              </w:rPr>
            </w:pPr>
            <w:r w:rsidRPr="00837F1D">
              <w:rPr>
                <w:szCs w:val="28"/>
              </w:rPr>
              <w:t>1463</w:t>
            </w:r>
          </w:p>
        </w:tc>
      </w:tr>
      <w:tr w:rsidR="00CB012A" w:rsidRPr="008A5AF1" w14:paraId="4BFB7189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FEC49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17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5954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Никифорова Наталия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B6D1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"Российская экологическая партия "ЗЕЛЁНЫЕ"</w:t>
            </w:r>
          </w:p>
        </w:tc>
        <w:tc>
          <w:tcPr>
            <w:tcW w:w="2126" w:type="dxa"/>
            <w:shd w:val="clear" w:color="auto" w:fill="auto"/>
          </w:tcPr>
          <w:p w14:paraId="700D5ED1" w14:textId="41378FA1" w:rsidR="00CB012A" w:rsidRPr="008A5AF1" w:rsidRDefault="00CB012A" w:rsidP="00CB012A">
            <w:pPr>
              <w:rPr>
                <w:szCs w:val="28"/>
              </w:rPr>
            </w:pPr>
            <w:r w:rsidRPr="00837F1D">
              <w:rPr>
                <w:szCs w:val="28"/>
              </w:rPr>
              <w:t>1463</w:t>
            </w:r>
          </w:p>
        </w:tc>
      </w:tr>
      <w:tr w:rsidR="00CB012A" w:rsidRPr="008A5AF1" w14:paraId="0C4A3F29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F671F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B548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Турнис Алла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344B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Всероссийская политическая партия ПАРТИЯ ЗА СПРАВЕДЛИВОСТЬ!</w:t>
            </w:r>
          </w:p>
        </w:tc>
        <w:tc>
          <w:tcPr>
            <w:tcW w:w="2126" w:type="dxa"/>
            <w:shd w:val="clear" w:color="auto" w:fill="auto"/>
          </w:tcPr>
          <w:p w14:paraId="3E98F05F" w14:textId="5E7A8553" w:rsidR="00CB012A" w:rsidRPr="008A5AF1" w:rsidRDefault="00CB012A" w:rsidP="00CB012A">
            <w:pPr>
              <w:rPr>
                <w:szCs w:val="28"/>
              </w:rPr>
            </w:pPr>
            <w:r w:rsidRPr="00837F1D">
              <w:rPr>
                <w:szCs w:val="28"/>
              </w:rPr>
              <w:t>1463</w:t>
            </w:r>
          </w:p>
        </w:tc>
      </w:tr>
      <w:tr w:rsidR="00CB012A" w:rsidRPr="008A5AF1" w14:paraId="4E9C174E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5C8C9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19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8609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Ульянова Юлия Михайловна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D7E5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СОЦИАЛЬНОЙ ЗАЩИТЫ</w:t>
            </w:r>
          </w:p>
        </w:tc>
        <w:tc>
          <w:tcPr>
            <w:tcW w:w="2126" w:type="dxa"/>
            <w:shd w:val="clear" w:color="auto" w:fill="auto"/>
          </w:tcPr>
          <w:p w14:paraId="773530BF" w14:textId="140E77C1" w:rsidR="00CB012A" w:rsidRPr="008A5AF1" w:rsidRDefault="00CB012A" w:rsidP="00CB012A">
            <w:pPr>
              <w:rPr>
                <w:szCs w:val="28"/>
              </w:rPr>
            </w:pPr>
            <w:r w:rsidRPr="00837F1D">
              <w:rPr>
                <w:szCs w:val="28"/>
              </w:rPr>
              <w:t>1463</w:t>
            </w:r>
          </w:p>
        </w:tc>
      </w:tr>
      <w:tr w:rsidR="00CB012A" w:rsidRPr="008A5AF1" w14:paraId="5D51E1E6" w14:textId="77777777" w:rsidTr="00A657ED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6F85B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20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29FEA" w14:textId="77777777" w:rsidR="00CB012A" w:rsidRPr="00A657ED" w:rsidRDefault="00CB012A" w:rsidP="00CB012A">
            <w:pPr>
              <w:rPr>
                <w:szCs w:val="28"/>
              </w:rPr>
            </w:pPr>
            <w:r w:rsidRPr="00A657ED">
              <w:rPr>
                <w:color w:val="000000"/>
                <w:sz w:val="18"/>
                <w:szCs w:val="18"/>
              </w:rPr>
              <w:t>Федина Галина Васильевна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9A37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2FB21163" w14:textId="6059FEC3" w:rsidR="00CB012A" w:rsidRPr="008A5AF1" w:rsidRDefault="00CB012A" w:rsidP="00CB012A">
            <w:pPr>
              <w:rPr>
                <w:szCs w:val="28"/>
              </w:rPr>
            </w:pPr>
            <w:r w:rsidRPr="00837F1D">
              <w:rPr>
                <w:szCs w:val="28"/>
              </w:rPr>
              <w:t>1463</w:t>
            </w:r>
          </w:p>
        </w:tc>
      </w:tr>
      <w:tr w:rsidR="00CB012A" w:rsidRPr="008A5AF1" w14:paraId="7D7A6D5A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413B7" w14:textId="77777777" w:rsidR="00CB012A" w:rsidRPr="00CB012A" w:rsidRDefault="00CB012A" w:rsidP="00D55F5B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21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212F" w14:textId="77777777" w:rsidR="00CB012A" w:rsidRPr="008A5AF1" w:rsidRDefault="00CB012A" w:rsidP="00D55F5B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Ионова Татьяна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C96A" w14:textId="77777777" w:rsidR="00CB012A" w:rsidRPr="008A5AF1" w:rsidRDefault="00CB012A" w:rsidP="00D55F5B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"НОВЫЕ ЛЮДИ"</w:t>
            </w:r>
          </w:p>
        </w:tc>
        <w:tc>
          <w:tcPr>
            <w:tcW w:w="2126" w:type="dxa"/>
            <w:shd w:val="clear" w:color="auto" w:fill="auto"/>
          </w:tcPr>
          <w:p w14:paraId="5379A9F8" w14:textId="20DFE1D7" w:rsidR="00CB012A" w:rsidRPr="008A5AF1" w:rsidRDefault="00CB012A" w:rsidP="00CB012A">
            <w:pPr>
              <w:rPr>
                <w:szCs w:val="28"/>
              </w:rPr>
            </w:pPr>
            <w:r>
              <w:rPr>
                <w:szCs w:val="28"/>
              </w:rPr>
              <w:t>1459</w:t>
            </w:r>
          </w:p>
        </w:tc>
      </w:tr>
      <w:tr w:rsidR="00CB012A" w:rsidRPr="008A5AF1" w14:paraId="210E59F4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202DD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CB27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Голубев Евгений Викторович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5C1A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СОЦИАЛЬНОЙ ЗАЩИТЫ</w:t>
            </w:r>
          </w:p>
        </w:tc>
        <w:tc>
          <w:tcPr>
            <w:tcW w:w="2126" w:type="dxa"/>
            <w:shd w:val="clear" w:color="auto" w:fill="auto"/>
          </w:tcPr>
          <w:p w14:paraId="44342F7B" w14:textId="6283CF33" w:rsidR="00CB012A" w:rsidRPr="008A5AF1" w:rsidRDefault="00CB012A" w:rsidP="00CB012A">
            <w:pPr>
              <w:rPr>
                <w:szCs w:val="28"/>
              </w:rPr>
            </w:pPr>
            <w:r w:rsidRPr="0094357B">
              <w:rPr>
                <w:szCs w:val="28"/>
              </w:rPr>
              <w:t>1459</w:t>
            </w:r>
          </w:p>
        </w:tc>
      </w:tr>
      <w:tr w:rsidR="00CB012A" w:rsidRPr="008A5AF1" w14:paraId="4D8D9B06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D9811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t>23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A762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Воронова Татьяна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20F6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1C6E465A" w14:textId="170FAF22" w:rsidR="00CB012A" w:rsidRPr="008A5AF1" w:rsidRDefault="00CB012A" w:rsidP="00CB012A">
            <w:pPr>
              <w:rPr>
                <w:szCs w:val="28"/>
              </w:rPr>
            </w:pPr>
            <w:r w:rsidRPr="0094357B">
              <w:rPr>
                <w:szCs w:val="28"/>
              </w:rPr>
              <w:t>1459</w:t>
            </w:r>
          </w:p>
        </w:tc>
      </w:tr>
      <w:tr w:rsidR="00CB012A" w:rsidRPr="008A5AF1" w14:paraId="76C0B9AA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11516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color w:val="000000"/>
                <w:szCs w:val="28"/>
              </w:rPr>
              <w:lastRenderedPageBreak/>
              <w:t>24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DA04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Голубева Светлана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89F1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26" w:type="dxa"/>
            <w:shd w:val="clear" w:color="auto" w:fill="auto"/>
          </w:tcPr>
          <w:p w14:paraId="50B2CF1F" w14:textId="56CFAB19" w:rsidR="00CB012A" w:rsidRPr="008A5AF1" w:rsidRDefault="00CB012A" w:rsidP="00CB012A">
            <w:pPr>
              <w:rPr>
                <w:szCs w:val="28"/>
              </w:rPr>
            </w:pPr>
            <w:r w:rsidRPr="0094357B">
              <w:rPr>
                <w:szCs w:val="28"/>
              </w:rPr>
              <w:t>1459</w:t>
            </w:r>
          </w:p>
        </w:tc>
      </w:tr>
      <w:tr w:rsidR="00CB012A" w:rsidRPr="008A5AF1" w14:paraId="0BDCA4D5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B40E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szCs w:val="28"/>
              </w:rPr>
              <w:t>25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5C52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Ермолаева Наталья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8A76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2126" w:type="dxa"/>
            <w:shd w:val="clear" w:color="auto" w:fill="auto"/>
          </w:tcPr>
          <w:p w14:paraId="67498E15" w14:textId="78415150" w:rsidR="00CB012A" w:rsidRPr="008A5AF1" w:rsidRDefault="00CB012A" w:rsidP="00CB012A">
            <w:pPr>
              <w:rPr>
                <w:szCs w:val="28"/>
              </w:rPr>
            </w:pPr>
            <w:r w:rsidRPr="0094357B">
              <w:rPr>
                <w:szCs w:val="28"/>
              </w:rPr>
              <w:t>1459</w:t>
            </w:r>
          </w:p>
        </w:tc>
      </w:tr>
      <w:tr w:rsidR="00CB012A" w:rsidRPr="008A5AF1" w14:paraId="5FCA08EB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33C1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szCs w:val="28"/>
              </w:rPr>
              <w:t>26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4BAE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Иванова Анастасия Юрьевна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2082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Всероссийская политическая партия ПАРТИЯ ЗА СПРАВЕДЛИВОСТЬ!</w:t>
            </w:r>
          </w:p>
        </w:tc>
        <w:tc>
          <w:tcPr>
            <w:tcW w:w="2126" w:type="dxa"/>
            <w:shd w:val="clear" w:color="auto" w:fill="auto"/>
          </w:tcPr>
          <w:p w14:paraId="095A1450" w14:textId="3CA8FA9F" w:rsidR="00CB012A" w:rsidRPr="008A5AF1" w:rsidRDefault="00CB012A" w:rsidP="00CB012A">
            <w:pPr>
              <w:rPr>
                <w:szCs w:val="28"/>
              </w:rPr>
            </w:pPr>
            <w:r w:rsidRPr="0094357B">
              <w:rPr>
                <w:szCs w:val="28"/>
              </w:rPr>
              <w:t>1459</w:t>
            </w:r>
          </w:p>
        </w:tc>
      </w:tr>
      <w:tr w:rsidR="00CB012A" w:rsidRPr="008A5AF1" w14:paraId="075BC752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00A0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szCs w:val="28"/>
              </w:rPr>
              <w:t>27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F17C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Матвиенко Мария Алексеевна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0974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</w:tcPr>
          <w:p w14:paraId="66BD4DBA" w14:textId="506E8819" w:rsidR="00CB012A" w:rsidRPr="008A5AF1" w:rsidRDefault="00CB012A" w:rsidP="00CB012A">
            <w:pPr>
              <w:rPr>
                <w:szCs w:val="28"/>
              </w:rPr>
            </w:pPr>
            <w:r w:rsidRPr="0094357B">
              <w:rPr>
                <w:szCs w:val="28"/>
              </w:rPr>
              <w:t>1459</w:t>
            </w:r>
          </w:p>
        </w:tc>
      </w:tr>
      <w:tr w:rsidR="00CB012A" w:rsidRPr="008A5AF1" w14:paraId="4AF86D77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ABC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szCs w:val="28"/>
              </w:rPr>
              <w:t>28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061C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Самохина Александра Юрьевна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24A7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</w:tcPr>
          <w:p w14:paraId="0E681B9F" w14:textId="232E4A6C" w:rsidR="00CB012A" w:rsidRPr="008A5AF1" w:rsidRDefault="00CB012A" w:rsidP="00CB012A">
            <w:pPr>
              <w:rPr>
                <w:szCs w:val="28"/>
              </w:rPr>
            </w:pPr>
            <w:r w:rsidRPr="0094357B">
              <w:rPr>
                <w:szCs w:val="28"/>
              </w:rPr>
              <w:t>1459</w:t>
            </w:r>
          </w:p>
        </w:tc>
      </w:tr>
      <w:tr w:rsidR="00CB012A" w:rsidRPr="008A5AF1" w14:paraId="6AE39C79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BBE" w14:textId="77777777" w:rsidR="00CB012A" w:rsidRPr="00CB012A" w:rsidRDefault="00CB012A" w:rsidP="00CB012A">
            <w:pPr>
              <w:rPr>
                <w:szCs w:val="28"/>
              </w:rPr>
            </w:pPr>
            <w:r w:rsidRPr="00CB012A">
              <w:rPr>
                <w:szCs w:val="28"/>
              </w:rPr>
              <w:t>29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85E0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Сафронова Алина Александровна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B1A6" w14:textId="77777777" w:rsidR="00CB012A" w:rsidRPr="008A5AF1" w:rsidRDefault="00CB012A" w:rsidP="00CB012A">
            <w:pPr>
              <w:rPr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Политическая партия "Российская экологическая партия "ЗЕЛЁНЫЕ"</w:t>
            </w:r>
          </w:p>
        </w:tc>
        <w:tc>
          <w:tcPr>
            <w:tcW w:w="2126" w:type="dxa"/>
            <w:shd w:val="clear" w:color="auto" w:fill="auto"/>
          </w:tcPr>
          <w:p w14:paraId="64AA0DE3" w14:textId="41B33A33" w:rsidR="00CB012A" w:rsidRPr="008A5AF1" w:rsidRDefault="00CB012A" w:rsidP="00CB012A">
            <w:pPr>
              <w:rPr>
                <w:szCs w:val="28"/>
              </w:rPr>
            </w:pPr>
            <w:r w:rsidRPr="0094357B">
              <w:rPr>
                <w:szCs w:val="28"/>
              </w:rPr>
              <w:t>1459</w:t>
            </w:r>
          </w:p>
        </w:tc>
      </w:tr>
      <w:tr w:rsidR="00BC2FE8" w:rsidRPr="008A5AF1" w14:paraId="5C050CC4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3B27" w14:textId="2EEF332A" w:rsidR="00BC2FE8" w:rsidRPr="00CB012A" w:rsidRDefault="00BC2FE8" w:rsidP="00CB012A">
            <w:pPr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2B7E" w14:textId="7856A9F1" w:rsidR="00BC2FE8" w:rsidRDefault="00BC2FE8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Хмелевская Александра Фёдоровна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894B" w14:textId="02242140" w:rsidR="00BC2FE8" w:rsidRDefault="00BC2FE8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592ADA49" w14:textId="3EB6D584" w:rsidR="00BC2FE8" w:rsidRPr="0094357B" w:rsidRDefault="00BC2FE8" w:rsidP="00CB012A">
            <w:pPr>
              <w:rPr>
                <w:szCs w:val="28"/>
              </w:rPr>
            </w:pPr>
            <w:r>
              <w:rPr>
                <w:szCs w:val="28"/>
              </w:rPr>
              <w:t>1461</w:t>
            </w:r>
          </w:p>
        </w:tc>
      </w:tr>
      <w:tr w:rsidR="00BC2FE8" w:rsidRPr="008A5AF1" w14:paraId="627E52A8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B8F8" w14:textId="675D95D9" w:rsidR="00BC2FE8" w:rsidRDefault="00BC2FE8" w:rsidP="00CB012A">
            <w:pPr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CB72" w14:textId="74124235" w:rsidR="00BC2FE8" w:rsidRDefault="00BC2FE8" w:rsidP="00CB012A">
            <w:pPr>
              <w:rPr>
                <w:color w:val="000000"/>
                <w:sz w:val="18"/>
                <w:szCs w:val="18"/>
              </w:rPr>
            </w:pPr>
            <w:r w:rsidRPr="00BC2FE8">
              <w:rPr>
                <w:color w:val="000000"/>
                <w:sz w:val="18"/>
                <w:szCs w:val="18"/>
              </w:rPr>
              <w:t>Доценко Олег Олегович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CDF3" w14:textId="514B47E9" w:rsidR="00BC2FE8" w:rsidRDefault="00BC2FE8" w:rsidP="00CB012A">
            <w:pPr>
              <w:rPr>
                <w:color w:val="000000"/>
                <w:sz w:val="18"/>
                <w:szCs w:val="18"/>
              </w:rPr>
            </w:pPr>
            <w:r w:rsidRPr="00BC2FE8">
              <w:rPr>
                <w:color w:val="000000"/>
                <w:sz w:val="18"/>
                <w:szCs w:val="18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</w:tcPr>
          <w:p w14:paraId="7DE8AE94" w14:textId="3328AC49" w:rsidR="00BC2FE8" w:rsidRDefault="00BC2FE8" w:rsidP="00CB012A">
            <w:pPr>
              <w:rPr>
                <w:szCs w:val="28"/>
              </w:rPr>
            </w:pPr>
            <w:r>
              <w:rPr>
                <w:szCs w:val="28"/>
              </w:rPr>
              <w:t>2354</w:t>
            </w:r>
          </w:p>
        </w:tc>
      </w:tr>
      <w:tr w:rsidR="005375E6" w:rsidRPr="008A5AF1" w14:paraId="19020F69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E34" w14:textId="33D29DC2" w:rsidR="005375E6" w:rsidRDefault="005375E6" w:rsidP="00CB012A">
            <w:pPr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B572" w14:textId="66DD3F88" w:rsidR="005375E6" w:rsidRPr="00BC2FE8" w:rsidRDefault="005375E6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Москальчук Наталия Николаевна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DE56" w14:textId="2B53B077" w:rsidR="005375E6" w:rsidRPr="00BC2FE8" w:rsidRDefault="005375E6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</w:tcPr>
          <w:p w14:paraId="222C4FE7" w14:textId="7F17FF35" w:rsidR="005375E6" w:rsidRDefault="005375E6" w:rsidP="00CB012A">
            <w:pPr>
              <w:rPr>
                <w:szCs w:val="28"/>
              </w:rPr>
            </w:pPr>
            <w:r>
              <w:rPr>
                <w:szCs w:val="28"/>
              </w:rPr>
              <w:t>2354</w:t>
            </w:r>
          </w:p>
        </w:tc>
      </w:tr>
      <w:tr w:rsidR="004F337F" w:rsidRPr="008A5AF1" w14:paraId="70CAD8BF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E5CB" w14:textId="146FC80E" w:rsidR="004F337F" w:rsidRDefault="00DE2268" w:rsidP="00CB012A">
            <w:pPr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4BCD" w14:textId="2CEEAD1F" w:rsidR="004F337F" w:rsidRDefault="004F337F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Евдокимова Лия Игоревна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D402" w14:textId="492160E3" w:rsidR="004F337F" w:rsidRDefault="004F337F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</w:tcPr>
          <w:p w14:paraId="11A13715" w14:textId="2CD9D626" w:rsidR="004F337F" w:rsidRDefault="004F337F" w:rsidP="00CB012A">
            <w:pPr>
              <w:rPr>
                <w:szCs w:val="28"/>
              </w:rPr>
            </w:pPr>
            <w:r>
              <w:rPr>
                <w:szCs w:val="28"/>
              </w:rPr>
              <w:t>1465</w:t>
            </w:r>
          </w:p>
        </w:tc>
      </w:tr>
      <w:tr w:rsidR="005375E6" w:rsidRPr="008A5AF1" w14:paraId="39855923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DF5A" w14:textId="2ED75F4C" w:rsidR="005375E6" w:rsidRDefault="00A657ED" w:rsidP="00CB012A">
            <w:pPr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55CA" w14:textId="200B165A" w:rsidR="005375E6" w:rsidRDefault="00C8057C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Заозерская Анна Александровна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F4E9" w14:textId="06A71EBC" w:rsidR="005375E6" w:rsidRDefault="00C8057C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568B4FE8" w14:textId="7374A0B9" w:rsidR="005375E6" w:rsidRDefault="004F337F" w:rsidP="00CB012A">
            <w:pPr>
              <w:rPr>
                <w:szCs w:val="28"/>
              </w:rPr>
            </w:pPr>
            <w:r>
              <w:rPr>
                <w:szCs w:val="28"/>
              </w:rPr>
              <w:t>1458</w:t>
            </w:r>
          </w:p>
        </w:tc>
      </w:tr>
      <w:tr w:rsidR="005375E6" w:rsidRPr="008A5AF1" w14:paraId="27EDB95D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17D6" w14:textId="3062C510" w:rsidR="005375E6" w:rsidRDefault="00A657ED" w:rsidP="00CB012A">
            <w:pPr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5425" w14:textId="033E9B2F" w:rsidR="005375E6" w:rsidRDefault="00C8057C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Заозерская Юлия Александровна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DC64" w14:textId="35647218" w:rsidR="005375E6" w:rsidRDefault="00C8057C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</w:tcPr>
          <w:p w14:paraId="48DED712" w14:textId="7D755435" w:rsidR="005375E6" w:rsidRDefault="004F337F" w:rsidP="00CB012A">
            <w:pPr>
              <w:rPr>
                <w:szCs w:val="28"/>
              </w:rPr>
            </w:pPr>
            <w:r>
              <w:rPr>
                <w:szCs w:val="28"/>
              </w:rPr>
              <w:t>1458</w:t>
            </w:r>
          </w:p>
        </w:tc>
      </w:tr>
      <w:tr w:rsidR="005375E6" w:rsidRPr="008A5AF1" w14:paraId="0BEC9A31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986B" w14:textId="12501EA9" w:rsidR="005375E6" w:rsidRDefault="00A657ED" w:rsidP="00CB012A">
            <w:pPr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1251" w14:textId="4F7E162C" w:rsidR="005375E6" w:rsidRDefault="00A657ED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Леонов Виктор Вячеславович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9846" w14:textId="4C580F09" w:rsidR="005375E6" w:rsidRDefault="00A657ED" w:rsidP="00CB0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6A09902A" w14:textId="1A131B67" w:rsidR="005375E6" w:rsidRDefault="004F337F" w:rsidP="00CB012A">
            <w:pPr>
              <w:rPr>
                <w:szCs w:val="28"/>
              </w:rPr>
            </w:pPr>
            <w:r>
              <w:rPr>
                <w:szCs w:val="28"/>
              </w:rPr>
              <w:t>1458</w:t>
            </w:r>
          </w:p>
        </w:tc>
      </w:tr>
      <w:tr w:rsidR="007578C8" w:rsidRPr="008A5AF1" w14:paraId="7E40A5A3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BDA1" w14:textId="29705B50" w:rsidR="007578C8" w:rsidRDefault="007578C8" w:rsidP="007578C8">
            <w:pPr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1A6D9" w14:textId="400667D6" w:rsidR="007578C8" w:rsidRDefault="007578C8" w:rsidP="007578C8">
            <w:pPr>
              <w:rPr>
                <w:color w:val="000000"/>
                <w:sz w:val="18"/>
                <w:szCs w:val="18"/>
              </w:rPr>
            </w:pPr>
            <w:r w:rsidRPr="005375E6">
              <w:rPr>
                <w:color w:val="000000"/>
                <w:sz w:val="18"/>
                <w:szCs w:val="18"/>
              </w:rPr>
              <w:t>Гергиленко Алена Игоревна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1C" w14:textId="50CA5562" w:rsidR="007578C8" w:rsidRDefault="007578C8" w:rsidP="007578C8">
            <w:pPr>
              <w:rPr>
                <w:color w:val="000000"/>
                <w:sz w:val="18"/>
                <w:szCs w:val="18"/>
              </w:rPr>
            </w:pPr>
            <w:r w:rsidRPr="005375E6">
              <w:rPr>
                <w:color w:val="000000"/>
                <w:sz w:val="18"/>
                <w:szCs w:val="18"/>
              </w:rPr>
              <w:t>Социалистическая политическая партия "СПРАВЕДЛИВАЯ РОССИЯ – ПАТРИОТЫ – ЗА ПРАВДУ"</w:t>
            </w:r>
          </w:p>
        </w:tc>
        <w:tc>
          <w:tcPr>
            <w:tcW w:w="2126" w:type="dxa"/>
            <w:shd w:val="clear" w:color="auto" w:fill="auto"/>
          </w:tcPr>
          <w:p w14:paraId="0C3C3EC4" w14:textId="56D4EBD9" w:rsidR="007578C8" w:rsidRDefault="007578C8" w:rsidP="007578C8">
            <w:pPr>
              <w:rPr>
                <w:szCs w:val="28"/>
              </w:rPr>
            </w:pPr>
            <w:r>
              <w:rPr>
                <w:szCs w:val="28"/>
              </w:rPr>
              <w:t>1459</w:t>
            </w:r>
          </w:p>
        </w:tc>
      </w:tr>
    </w:tbl>
    <w:p w14:paraId="3F54F913" w14:textId="77777777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C15BEB" w:rsidSect="00CB012A">
      <w:pgSz w:w="11906" w:h="16838"/>
      <w:pgMar w:top="851" w:right="851" w:bottom="993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3A64A" w14:textId="77777777" w:rsidR="008D6B77" w:rsidRDefault="008D6B77" w:rsidP="008A42CE">
      <w:r>
        <w:separator/>
      </w:r>
    </w:p>
  </w:endnote>
  <w:endnote w:type="continuationSeparator" w:id="0">
    <w:p w14:paraId="109486F1" w14:textId="77777777" w:rsidR="008D6B77" w:rsidRDefault="008D6B77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80A0E" w14:textId="77777777" w:rsidR="008D6B77" w:rsidRDefault="008D6B77" w:rsidP="008A42CE">
      <w:r>
        <w:separator/>
      </w:r>
    </w:p>
  </w:footnote>
  <w:footnote w:type="continuationSeparator" w:id="0">
    <w:p w14:paraId="608E66A1" w14:textId="77777777" w:rsidR="008D6B77" w:rsidRDefault="008D6B77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42D41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60D2"/>
    <w:rsid w:val="00322EDB"/>
    <w:rsid w:val="00325784"/>
    <w:rsid w:val="00332E93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7A31"/>
    <w:rsid w:val="00443B11"/>
    <w:rsid w:val="00443E9F"/>
    <w:rsid w:val="004510FF"/>
    <w:rsid w:val="00452B8C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4F337F"/>
    <w:rsid w:val="005065D3"/>
    <w:rsid w:val="00512163"/>
    <w:rsid w:val="005142FB"/>
    <w:rsid w:val="005175FF"/>
    <w:rsid w:val="005375E6"/>
    <w:rsid w:val="00540E51"/>
    <w:rsid w:val="005511D1"/>
    <w:rsid w:val="00552925"/>
    <w:rsid w:val="00565E63"/>
    <w:rsid w:val="005715AA"/>
    <w:rsid w:val="00582DB1"/>
    <w:rsid w:val="00594DA7"/>
    <w:rsid w:val="005A19A0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3FDE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8C8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D2C74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2F5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5233"/>
    <w:rsid w:val="009A61AE"/>
    <w:rsid w:val="009A6EDB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62581"/>
    <w:rsid w:val="00A63A0A"/>
    <w:rsid w:val="00A657ED"/>
    <w:rsid w:val="00A819C8"/>
    <w:rsid w:val="00A8322E"/>
    <w:rsid w:val="00A95B9D"/>
    <w:rsid w:val="00AA1B25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37966"/>
    <w:rsid w:val="00B6246B"/>
    <w:rsid w:val="00B64069"/>
    <w:rsid w:val="00B67B08"/>
    <w:rsid w:val="00B92A24"/>
    <w:rsid w:val="00B941FF"/>
    <w:rsid w:val="00BA5951"/>
    <w:rsid w:val="00BB60C8"/>
    <w:rsid w:val="00BC2FE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032A2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8057C"/>
    <w:rsid w:val="00C90B73"/>
    <w:rsid w:val="00C96671"/>
    <w:rsid w:val="00CB012A"/>
    <w:rsid w:val="00CB0F51"/>
    <w:rsid w:val="00CB2383"/>
    <w:rsid w:val="00CB323F"/>
    <w:rsid w:val="00CB68A0"/>
    <w:rsid w:val="00CC3A1C"/>
    <w:rsid w:val="00CD11CC"/>
    <w:rsid w:val="00CE573C"/>
    <w:rsid w:val="00CE625A"/>
    <w:rsid w:val="00D03C3C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3103"/>
    <w:rsid w:val="00D751B7"/>
    <w:rsid w:val="00D83307"/>
    <w:rsid w:val="00D86F4A"/>
    <w:rsid w:val="00D91D9A"/>
    <w:rsid w:val="00DC3686"/>
    <w:rsid w:val="00DD311B"/>
    <w:rsid w:val="00DD361B"/>
    <w:rsid w:val="00DE0081"/>
    <w:rsid w:val="00DE2268"/>
    <w:rsid w:val="00DE653C"/>
    <w:rsid w:val="00DF0930"/>
    <w:rsid w:val="00DF152D"/>
    <w:rsid w:val="00DF779D"/>
    <w:rsid w:val="00E1158C"/>
    <w:rsid w:val="00E228AB"/>
    <w:rsid w:val="00E2446C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12A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32731-8F6F-479D-9BBE-24C83D6F8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371</TotalTime>
  <Pages>6</Pages>
  <Words>1060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8</cp:revision>
  <cp:lastPrinted>2023-05-23T09:34:00Z</cp:lastPrinted>
  <dcterms:created xsi:type="dcterms:W3CDTF">2024-08-16T09:24:00Z</dcterms:created>
  <dcterms:modified xsi:type="dcterms:W3CDTF">2024-08-22T07:39:00Z</dcterms:modified>
</cp:coreProperties>
</file>